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CF1" w:rsidRPr="00017A60" w:rsidRDefault="00C97CF1" w:rsidP="00C97CF1">
      <w:pPr>
        <w:spacing w:line="360" w:lineRule="auto"/>
        <w:ind w:left="7920"/>
        <w:rPr>
          <w:b/>
          <w:color w:val="000000"/>
        </w:rPr>
      </w:pPr>
      <w:r w:rsidRPr="00017A60">
        <w:rPr>
          <w:b/>
          <w:color w:val="000000"/>
        </w:rPr>
        <w:t>Anexa2</w:t>
      </w:r>
    </w:p>
    <w:p w:rsidR="00C97CF1" w:rsidRPr="00017A60" w:rsidRDefault="00C97CF1" w:rsidP="00017A60">
      <w:pPr>
        <w:spacing w:line="360" w:lineRule="auto"/>
        <w:jc w:val="center"/>
        <w:rPr>
          <w:b/>
          <w:i/>
          <w:color w:val="000000"/>
        </w:rPr>
      </w:pPr>
      <w:r w:rsidRPr="00017A60">
        <w:rPr>
          <w:b/>
          <w:color w:val="000000"/>
        </w:rPr>
        <w:t xml:space="preserve">Documentaţii standardizate aferente contractelor de achiziţie de lucrări publice pentru </w:t>
      </w:r>
      <w:r w:rsidRPr="00017A60">
        <w:rPr>
          <w:b/>
          <w:i/>
          <w:color w:val="000000"/>
        </w:rPr>
        <w:t>„execuţie de reţele de canalizare şi reţele de alimentare cu apă”.</w:t>
      </w:r>
    </w:p>
    <w:tbl>
      <w:tblPr>
        <w:tblW w:w="5132" w:type="pct"/>
        <w:tblLook w:val="04A0"/>
      </w:tblPr>
      <w:tblGrid>
        <w:gridCol w:w="1384"/>
        <w:gridCol w:w="7006"/>
        <w:gridCol w:w="1439"/>
      </w:tblGrid>
      <w:tr w:rsidR="002B34FC" w:rsidRPr="00017A60" w:rsidTr="002B34FC">
        <w:trPr>
          <w:trHeight w:val="402"/>
        </w:trPr>
        <w:tc>
          <w:tcPr>
            <w:tcW w:w="704" w:type="pct"/>
            <w:tcBorders>
              <w:top w:val="doub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rPr>
                <w:b/>
                <w:bCs/>
                <w:lang w:val="en-US"/>
              </w:rPr>
            </w:pPr>
            <w:bookmarkStart w:id="0" w:name="RANGE!C1:D46"/>
            <w:r w:rsidRPr="00017A60">
              <w:rPr>
                <w:b/>
                <w:bCs/>
                <w:lang w:val="en-US"/>
              </w:rPr>
              <w:t>Capitol 0</w:t>
            </w:r>
            <w:bookmarkEnd w:id="0"/>
          </w:p>
        </w:tc>
        <w:tc>
          <w:tcPr>
            <w:tcW w:w="3564" w:type="pct"/>
            <w:tcBorders>
              <w:top w:val="doub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fr-FR"/>
              </w:rPr>
            </w:pPr>
            <w:r w:rsidRPr="00017A60">
              <w:rPr>
                <w:b/>
                <w:bCs/>
                <w:lang w:val="fr-FR"/>
              </w:rPr>
              <w:t>Fisa de date si formulare</w:t>
            </w:r>
          </w:p>
        </w:tc>
        <w:tc>
          <w:tcPr>
            <w:tcW w:w="732" w:type="pct"/>
            <w:tcBorders>
              <w:top w:val="doub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fr-FR"/>
              </w:rPr>
            </w:pPr>
          </w:p>
        </w:tc>
      </w:tr>
      <w:tr w:rsidR="002B34FC" w:rsidRPr="00017A60" w:rsidTr="002B34FC">
        <w:trPr>
          <w:trHeight w:val="420"/>
        </w:trPr>
        <w:tc>
          <w:tcPr>
            <w:tcW w:w="704" w:type="pct"/>
            <w:tcBorders>
              <w:top w:val="single" w:sz="4" w:space="0" w:color="C0C0C0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rPr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</w:t>
            </w:r>
          </w:p>
        </w:tc>
        <w:tc>
          <w:tcPr>
            <w:tcW w:w="3564" w:type="pct"/>
            <w:tcBorders>
              <w:top w:val="single" w:sz="4" w:space="0" w:color="C0C0C0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 xml:space="preserve">Fisa de date </w:t>
            </w:r>
          </w:p>
        </w:tc>
        <w:tc>
          <w:tcPr>
            <w:tcW w:w="732" w:type="pct"/>
            <w:tcBorders>
              <w:top w:val="single" w:sz="4" w:space="0" w:color="C0C0C0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single" w:sz="4" w:space="0" w:color="C0C0C0"/>
              <w:left w:val="double" w:sz="4" w:space="0" w:color="auto"/>
              <w:bottom w:val="doub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564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Formulare</w:t>
            </w:r>
          </w:p>
        </w:tc>
        <w:tc>
          <w:tcPr>
            <w:tcW w:w="732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doub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Capitol 1</w:t>
            </w:r>
          </w:p>
        </w:tc>
        <w:tc>
          <w:tcPr>
            <w:tcW w:w="3564" w:type="pct"/>
            <w:tcBorders>
              <w:top w:val="doub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Clauze contractuale obligatorii</w:t>
            </w:r>
          </w:p>
        </w:tc>
        <w:tc>
          <w:tcPr>
            <w:tcW w:w="732" w:type="pct"/>
            <w:tcBorders>
              <w:top w:val="doub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single" w:sz="4" w:space="0" w:color="C0C0C0"/>
              <w:left w:val="double" w:sz="4" w:space="0" w:color="auto"/>
              <w:bottom w:val="doub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rPr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</w:t>
            </w:r>
          </w:p>
        </w:tc>
        <w:tc>
          <w:tcPr>
            <w:tcW w:w="3564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fr-FR"/>
              </w:rPr>
            </w:pPr>
            <w:r w:rsidRPr="00017A60">
              <w:rPr>
                <w:lang w:val="fr-FR"/>
              </w:rPr>
              <w:t>Conditii Speciale si Generale de Contract pentru executie lucrari</w:t>
            </w:r>
          </w:p>
        </w:tc>
        <w:tc>
          <w:tcPr>
            <w:tcW w:w="732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0"/>
              <w:rPr>
                <w:lang w:val="fr-FR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Capitolul 2</w:t>
            </w:r>
          </w:p>
        </w:tc>
        <w:tc>
          <w:tcPr>
            <w:tcW w:w="3564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Caiet de sarcini - Specificatii</w:t>
            </w:r>
          </w:p>
        </w:tc>
        <w:tc>
          <w:tcPr>
            <w:tcW w:w="732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1</w:t>
            </w:r>
          </w:p>
        </w:tc>
        <w:tc>
          <w:tcPr>
            <w:tcW w:w="3564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Specificatii  Generale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nil"/>
              <w:left w:val="doub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564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2.1.1 Cadrul General – CS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564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2.1.2 Cadrul General – CG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2</w:t>
            </w:r>
          </w:p>
        </w:tc>
        <w:tc>
          <w:tcPr>
            <w:tcW w:w="3564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Specificatii Civile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nil"/>
              <w:left w:val="doub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564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2.2.1 Lucrari Civile - CPS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564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2.2.2 Lucrari Civile - CG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3</w:t>
            </w:r>
          </w:p>
        </w:tc>
        <w:tc>
          <w:tcPr>
            <w:tcW w:w="3564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Specificatii Mecanice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nil"/>
              <w:left w:val="doub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564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2.3.1 Lucrari Mecanice - CSP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564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2.3.2 Lucrari Mecanice - CG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4</w:t>
            </w:r>
          </w:p>
        </w:tc>
        <w:tc>
          <w:tcPr>
            <w:tcW w:w="3564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Specificatii Electrice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nil"/>
              <w:left w:val="doub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564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fr-FR"/>
              </w:rPr>
            </w:pPr>
            <w:r w:rsidRPr="00017A60">
              <w:rPr>
                <w:lang w:val="fr-FR"/>
              </w:rPr>
              <w:t>2.4.1 Lucrari Electrice si ICA - CSP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0"/>
              <w:rPr>
                <w:lang w:val="fr-FR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lang w:val="fr-FR"/>
              </w:rPr>
            </w:pPr>
            <w:r w:rsidRPr="00017A60">
              <w:rPr>
                <w:lang w:val="fr-FR"/>
              </w:rPr>
              <w:t> </w:t>
            </w:r>
          </w:p>
        </w:tc>
        <w:tc>
          <w:tcPr>
            <w:tcW w:w="3564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fr-FR"/>
              </w:rPr>
            </w:pPr>
            <w:r w:rsidRPr="00017A60">
              <w:rPr>
                <w:lang w:val="fr-FR"/>
              </w:rPr>
              <w:t>2.4.2 Lucrari Electrice si ICA - CG</w:t>
            </w:r>
          </w:p>
        </w:tc>
        <w:tc>
          <w:tcPr>
            <w:tcW w:w="732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0"/>
              <w:rPr>
                <w:lang w:val="fr-FR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doub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Capitol 3</w:t>
            </w:r>
          </w:p>
        </w:tc>
        <w:tc>
          <w:tcPr>
            <w:tcW w:w="3564" w:type="pct"/>
            <w:tcBorders>
              <w:top w:val="doub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Caiet de sarcini - Planse</w:t>
            </w:r>
          </w:p>
        </w:tc>
        <w:tc>
          <w:tcPr>
            <w:tcW w:w="732" w:type="pct"/>
            <w:tcBorders>
              <w:top w:val="doub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single" w:sz="4" w:space="0" w:color="C0C0C0"/>
              <w:left w:val="double" w:sz="4" w:space="0" w:color="auto"/>
              <w:bottom w:val="doub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  <w:r w:rsidRPr="00017A60">
              <w:rPr>
                <w:b/>
                <w:bCs/>
                <w:lang w:val="en-US"/>
              </w:rPr>
              <w:t>Sectiunea</w:t>
            </w:r>
          </w:p>
        </w:tc>
        <w:tc>
          <w:tcPr>
            <w:tcW w:w="3564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3.1 Lista planse</w:t>
            </w:r>
          </w:p>
        </w:tc>
        <w:tc>
          <w:tcPr>
            <w:tcW w:w="732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Capitol 4</w:t>
            </w:r>
          </w:p>
        </w:tc>
        <w:tc>
          <w:tcPr>
            <w:tcW w:w="3564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Caiet de sarcini - Liste</w:t>
            </w:r>
          </w:p>
        </w:tc>
        <w:tc>
          <w:tcPr>
            <w:tcW w:w="732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single" w:sz="4" w:space="0" w:color="auto"/>
              <w:left w:val="doub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1</w:t>
            </w:r>
          </w:p>
        </w:tc>
        <w:tc>
          <w:tcPr>
            <w:tcW w:w="3564" w:type="pct"/>
            <w:tcBorders>
              <w:top w:val="single" w:sz="4" w:space="0" w:color="auto"/>
              <w:left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Oferta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564" w:type="pct"/>
            <w:tcBorders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4</w:t>
            </w:r>
            <w:r w:rsidR="00824749">
              <w:rPr>
                <w:lang w:val="en-US"/>
              </w:rPr>
              <w:t>.</w:t>
            </w:r>
            <w:r w:rsidRPr="00017A60">
              <w:rPr>
                <w:lang w:val="en-US"/>
              </w:rPr>
              <w:t>1  Anexa la Oferta</w:t>
            </w:r>
          </w:p>
        </w:tc>
        <w:tc>
          <w:tcPr>
            <w:tcW w:w="732" w:type="pct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2</w:t>
            </w:r>
          </w:p>
        </w:tc>
        <w:tc>
          <w:tcPr>
            <w:tcW w:w="3564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Sustinere tehnica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single" w:sz="4" w:space="0" w:color="C0C0C0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564" w:type="pct"/>
            <w:tcBorders>
              <w:top w:val="single" w:sz="4" w:space="0" w:color="C0C0C0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Sustinere tehnica si financiara</w:t>
            </w:r>
          </w:p>
        </w:tc>
        <w:tc>
          <w:tcPr>
            <w:tcW w:w="732" w:type="pct"/>
            <w:tcBorders>
              <w:top w:val="single" w:sz="4" w:space="0" w:color="C0C0C0"/>
              <w:left w:val="nil"/>
              <w:bottom w:val="single" w:sz="4" w:space="0" w:color="auto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3</w:t>
            </w:r>
          </w:p>
        </w:tc>
        <w:tc>
          <w:tcPr>
            <w:tcW w:w="3564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Preambul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single" w:sz="4" w:space="0" w:color="C0C0C0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564" w:type="pct"/>
            <w:tcBorders>
              <w:top w:val="single" w:sz="4" w:space="0" w:color="C0C0C0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4.3 Preambul</w:t>
            </w:r>
          </w:p>
        </w:tc>
        <w:tc>
          <w:tcPr>
            <w:tcW w:w="732" w:type="pct"/>
            <w:tcBorders>
              <w:top w:val="single" w:sz="4" w:space="0" w:color="C0C0C0"/>
              <w:left w:val="nil"/>
              <w:bottom w:val="single" w:sz="4" w:space="0" w:color="auto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4</w:t>
            </w:r>
          </w:p>
        </w:tc>
        <w:tc>
          <w:tcPr>
            <w:tcW w:w="3564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Liste de cantitati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single" w:sz="4" w:space="0" w:color="C0C0C0"/>
              <w:left w:val="double" w:sz="4" w:space="0" w:color="auto"/>
              <w:bottom w:val="doub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 </w:t>
            </w:r>
          </w:p>
        </w:tc>
        <w:tc>
          <w:tcPr>
            <w:tcW w:w="3564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4.4 Liste de cantitati</w:t>
            </w:r>
          </w:p>
        </w:tc>
        <w:tc>
          <w:tcPr>
            <w:tcW w:w="732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</w:tcPr>
          <w:p w:rsidR="002B34FC" w:rsidRPr="00017A60" w:rsidRDefault="002B34FC" w:rsidP="00B310EE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</w:p>
        </w:tc>
      </w:tr>
      <w:tr w:rsidR="002B34FC" w:rsidRPr="00017A60" w:rsidTr="002B34FC">
        <w:trPr>
          <w:trHeight w:val="255"/>
        </w:trPr>
        <w:tc>
          <w:tcPr>
            <w:tcW w:w="704" w:type="pct"/>
            <w:tcBorders>
              <w:top w:val="doub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Capitol 5</w:t>
            </w:r>
          </w:p>
        </w:tc>
        <w:tc>
          <w:tcPr>
            <w:tcW w:w="3564" w:type="pct"/>
            <w:tcBorders>
              <w:top w:val="doub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fr-FR"/>
              </w:rPr>
            </w:pPr>
            <w:r w:rsidRPr="00017A60">
              <w:rPr>
                <w:b/>
                <w:bCs/>
                <w:lang w:val="fr-FR"/>
              </w:rPr>
              <w:t>Caiet de sarcini - Informatii care fac parte din contract</w:t>
            </w:r>
          </w:p>
        </w:tc>
        <w:tc>
          <w:tcPr>
            <w:tcW w:w="732" w:type="pct"/>
            <w:tcBorders>
              <w:top w:val="doub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fr-FR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single" w:sz="4" w:space="0" w:color="C0C0C0"/>
              <w:left w:val="double" w:sz="4" w:space="0" w:color="auto"/>
              <w:bottom w:val="doub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</w:t>
            </w:r>
          </w:p>
        </w:tc>
        <w:tc>
          <w:tcPr>
            <w:tcW w:w="3564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Informatii care fac parte din Contract</w:t>
            </w:r>
          </w:p>
        </w:tc>
        <w:tc>
          <w:tcPr>
            <w:tcW w:w="732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</w:tcPr>
          <w:p w:rsidR="002B34FC" w:rsidRPr="00017A60" w:rsidRDefault="002B34FC" w:rsidP="00B310EE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</w:p>
        </w:tc>
      </w:tr>
      <w:tr w:rsidR="002B34FC" w:rsidRPr="00017A60" w:rsidTr="002B34FC">
        <w:trPr>
          <w:trHeight w:val="402"/>
        </w:trPr>
        <w:tc>
          <w:tcPr>
            <w:tcW w:w="704" w:type="pct"/>
            <w:tcBorders>
              <w:top w:val="doub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Capitol 6</w:t>
            </w:r>
          </w:p>
        </w:tc>
        <w:tc>
          <w:tcPr>
            <w:tcW w:w="3564" w:type="pct"/>
            <w:tcBorders>
              <w:top w:val="doub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112BCE">
            <w:pPr>
              <w:spacing w:before="100" w:beforeAutospacing="1" w:after="100" w:afterAutospacing="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 xml:space="preserve">    Informatii care nu fac parte din contract</w:t>
            </w:r>
          </w:p>
        </w:tc>
        <w:tc>
          <w:tcPr>
            <w:tcW w:w="732" w:type="pct"/>
            <w:tcBorders>
              <w:top w:val="doub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2B34FC">
            <w:pPr>
              <w:spacing w:before="100" w:beforeAutospacing="1" w:after="100" w:afterAutospacing="1"/>
              <w:rPr>
                <w:b/>
                <w:bCs/>
                <w:lang w:val="en-US"/>
              </w:rPr>
            </w:pPr>
          </w:p>
        </w:tc>
      </w:tr>
      <w:tr w:rsidR="002B34FC" w:rsidRPr="00017A60" w:rsidTr="00C24627">
        <w:trPr>
          <w:trHeight w:val="402"/>
        </w:trPr>
        <w:tc>
          <w:tcPr>
            <w:tcW w:w="704" w:type="pct"/>
            <w:tcBorders>
              <w:top w:val="single" w:sz="4" w:space="0" w:color="C0C0C0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</w:t>
            </w:r>
          </w:p>
        </w:tc>
        <w:tc>
          <w:tcPr>
            <w:tcW w:w="3564" w:type="pct"/>
            <w:tcBorders>
              <w:top w:val="single" w:sz="4" w:space="0" w:color="C0C0C0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B34FC" w:rsidRPr="00017A60" w:rsidRDefault="002B34FC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Informatii care nu fac parte din Contract</w:t>
            </w:r>
          </w:p>
        </w:tc>
        <w:tc>
          <w:tcPr>
            <w:tcW w:w="732" w:type="pct"/>
            <w:tcBorders>
              <w:top w:val="single" w:sz="4" w:space="0" w:color="C0C0C0"/>
              <w:left w:val="nil"/>
              <w:bottom w:val="single" w:sz="4" w:space="0" w:color="C0C0C0"/>
              <w:right w:val="double" w:sz="4" w:space="0" w:color="auto"/>
            </w:tcBorders>
          </w:tcPr>
          <w:p w:rsidR="002B34FC" w:rsidRPr="00017A60" w:rsidRDefault="002B34FC" w:rsidP="00B310EE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</w:p>
        </w:tc>
      </w:tr>
      <w:tr w:rsidR="00C24627" w:rsidRPr="00017A60" w:rsidTr="002B34FC">
        <w:trPr>
          <w:trHeight w:val="402"/>
        </w:trPr>
        <w:tc>
          <w:tcPr>
            <w:tcW w:w="704" w:type="pct"/>
            <w:tcBorders>
              <w:top w:val="single" w:sz="4" w:space="0" w:color="C0C0C0"/>
              <w:left w:val="double" w:sz="4" w:space="0" w:color="auto"/>
              <w:bottom w:val="doub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C24627" w:rsidRPr="00017A60" w:rsidRDefault="00C24627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3564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C24627" w:rsidRPr="00017A60" w:rsidRDefault="00C24627" w:rsidP="00C24627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>
              <w:rPr>
                <w:lang w:val="en-US"/>
              </w:rPr>
              <w:t>Grilă de evaluare</w:t>
            </w:r>
          </w:p>
        </w:tc>
        <w:tc>
          <w:tcPr>
            <w:tcW w:w="732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</w:tcPr>
          <w:p w:rsidR="00C24627" w:rsidRDefault="00C24627" w:rsidP="00B310EE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</w:p>
        </w:tc>
      </w:tr>
    </w:tbl>
    <w:p w:rsidR="00DB56E2" w:rsidRPr="00017A60" w:rsidRDefault="00DB56E2" w:rsidP="00DB56E2">
      <w:pPr>
        <w:spacing w:line="360" w:lineRule="auto"/>
        <w:rPr>
          <w:b/>
          <w:i/>
        </w:rPr>
      </w:pPr>
    </w:p>
    <w:sectPr w:rsidR="00DB56E2" w:rsidRPr="00017A60" w:rsidSect="00C24627">
      <w:pgSz w:w="11906" w:h="16838"/>
      <w:pgMar w:top="630" w:right="1196" w:bottom="630" w:left="135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336" w:rsidRDefault="00D30336">
      <w:r>
        <w:separator/>
      </w:r>
    </w:p>
  </w:endnote>
  <w:endnote w:type="continuationSeparator" w:id="0">
    <w:p w:rsidR="00D30336" w:rsidRDefault="00D30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336" w:rsidRDefault="00D30336">
      <w:r>
        <w:separator/>
      </w:r>
    </w:p>
  </w:footnote>
  <w:footnote w:type="continuationSeparator" w:id="0">
    <w:p w:rsidR="00D30336" w:rsidRDefault="00D303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">
    <w:nsid w:val="026B6EA7"/>
    <w:multiLevelType w:val="hybridMultilevel"/>
    <w:tmpl w:val="93D2654E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D30F07"/>
    <w:multiLevelType w:val="hybridMultilevel"/>
    <w:tmpl w:val="882ED184"/>
    <w:name w:val="WW8Num19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7AD2F10"/>
    <w:multiLevelType w:val="hybridMultilevel"/>
    <w:tmpl w:val="77C8B74A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8957A13"/>
    <w:multiLevelType w:val="hybridMultilevel"/>
    <w:tmpl w:val="A38E2C14"/>
    <w:lvl w:ilvl="0" w:tplc="0418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2758EA"/>
    <w:multiLevelType w:val="hybridMultilevel"/>
    <w:tmpl w:val="8B0CB6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10983"/>
    <w:multiLevelType w:val="hybridMultilevel"/>
    <w:tmpl w:val="85EE6CD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11097"/>
    <w:multiLevelType w:val="hybridMultilevel"/>
    <w:tmpl w:val="C56420BA"/>
    <w:lvl w:ilvl="0" w:tplc="F33E28AC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212B1AB1"/>
    <w:multiLevelType w:val="hybridMultilevel"/>
    <w:tmpl w:val="E7401742"/>
    <w:lvl w:ilvl="0" w:tplc="A7E230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5C61B0"/>
    <w:multiLevelType w:val="hybridMultilevel"/>
    <w:tmpl w:val="CCEC2966"/>
    <w:lvl w:ilvl="0" w:tplc="0418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E2803AD"/>
    <w:multiLevelType w:val="hybridMultilevel"/>
    <w:tmpl w:val="8702E1A0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32A126A"/>
    <w:multiLevelType w:val="hybridMultilevel"/>
    <w:tmpl w:val="D09C6CEC"/>
    <w:lvl w:ilvl="0" w:tplc="826C08D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555856"/>
    <w:multiLevelType w:val="hybridMultilevel"/>
    <w:tmpl w:val="4424721C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94B36F0"/>
    <w:multiLevelType w:val="hybridMultilevel"/>
    <w:tmpl w:val="95D0B862"/>
    <w:lvl w:ilvl="0" w:tplc="07FA8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3EA3644"/>
    <w:multiLevelType w:val="hybridMultilevel"/>
    <w:tmpl w:val="1876D5A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E10D30"/>
    <w:multiLevelType w:val="hybridMultilevel"/>
    <w:tmpl w:val="E676C8FE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A6447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E4244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BABE0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C4D27C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66B73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048D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BE283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AC9BAA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313B3C"/>
    <w:multiLevelType w:val="hybridMultilevel"/>
    <w:tmpl w:val="6EC87860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0F466C4"/>
    <w:multiLevelType w:val="hybridMultilevel"/>
    <w:tmpl w:val="CF580C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164B83"/>
    <w:multiLevelType w:val="hybridMultilevel"/>
    <w:tmpl w:val="8368B12C"/>
    <w:lvl w:ilvl="0" w:tplc="80FA7E2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3B92DB6"/>
    <w:multiLevelType w:val="hybridMultilevel"/>
    <w:tmpl w:val="949005E2"/>
    <w:lvl w:ilvl="0" w:tplc="0418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0">
    <w:nsid w:val="60AE3E85"/>
    <w:multiLevelType w:val="hybridMultilevel"/>
    <w:tmpl w:val="2318A8BE"/>
    <w:lvl w:ilvl="0" w:tplc="F968CAC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0B1CEB"/>
    <w:multiLevelType w:val="hybridMultilevel"/>
    <w:tmpl w:val="76E80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821279"/>
    <w:multiLevelType w:val="hybridMultilevel"/>
    <w:tmpl w:val="B73C00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C1713E"/>
    <w:multiLevelType w:val="hybridMultilevel"/>
    <w:tmpl w:val="4BD8F448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C7926C5"/>
    <w:multiLevelType w:val="hybridMultilevel"/>
    <w:tmpl w:val="4C00E93E"/>
    <w:lvl w:ilvl="0" w:tplc="44782A9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u w:color="3366FF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70B23AAD"/>
    <w:multiLevelType w:val="hybridMultilevel"/>
    <w:tmpl w:val="27E60F42"/>
    <w:lvl w:ilvl="0" w:tplc="2110BB32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1453B55"/>
    <w:multiLevelType w:val="hybridMultilevel"/>
    <w:tmpl w:val="C16E15CE"/>
    <w:lvl w:ilvl="0" w:tplc="0409000B">
      <w:start w:val="1"/>
      <w:numFmt w:val="bullet"/>
      <w:lvlText w:val=""/>
      <w:lvlJc w:val="left"/>
      <w:pPr>
        <w:ind w:left="2445" w:hanging="360"/>
      </w:pPr>
      <w:rPr>
        <w:rFonts w:ascii="Wingdings" w:hAnsi="Wingdings" w:hint="default"/>
      </w:rPr>
    </w:lvl>
    <w:lvl w:ilvl="1" w:tplc="CC68574A">
      <w:numFmt w:val="bullet"/>
      <w:lvlText w:val="•"/>
      <w:lvlJc w:val="left"/>
      <w:pPr>
        <w:ind w:left="3510" w:hanging="705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abstractNum w:abstractNumId="27">
    <w:nsid w:val="7BBA5861"/>
    <w:multiLevelType w:val="hybridMultilevel"/>
    <w:tmpl w:val="4F781AA6"/>
    <w:lvl w:ilvl="0" w:tplc="4DFAF5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CEF2473"/>
    <w:multiLevelType w:val="hybridMultilevel"/>
    <w:tmpl w:val="3F5053D8"/>
    <w:lvl w:ilvl="0" w:tplc="68ACFC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015C0B"/>
    <w:multiLevelType w:val="hybridMultilevel"/>
    <w:tmpl w:val="C3EE1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16"/>
  </w:num>
  <w:num w:numId="4">
    <w:abstractNumId w:val="10"/>
  </w:num>
  <w:num w:numId="5">
    <w:abstractNumId w:val="12"/>
  </w:num>
  <w:num w:numId="6">
    <w:abstractNumId w:val="3"/>
  </w:num>
  <w:num w:numId="7">
    <w:abstractNumId w:val="17"/>
  </w:num>
  <w:num w:numId="8">
    <w:abstractNumId w:val="22"/>
  </w:num>
  <w:num w:numId="9">
    <w:abstractNumId w:val="29"/>
  </w:num>
  <w:num w:numId="10">
    <w:abstractNumId w:val="28"/>
  </w:num>
  <w:num w:numId="11">
    <w:abstractNumId w:val="25"/>
  </w:num>
  <w:num w:numId="12">
    <w:abstractNumId w:val="19"/>
  </w:num>
  <w:num w:numId="13">
    <w:abstractNumId w:val="8"/>
  </w:num>
  <w:num w:numId="14">
    <w:abstractNumId w:val="14"/>
  </w:num>
  <w:num w:numId="15">
    <w:abstractNumId w:val="26"/>
  </w:num>
  <w:num w:numId="16">
    <w:abstractNumId w:val="15"/>
  </w:num>
  <w:num w:numId="17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0"/>
  </w:num>
  <w:num w:numId="19">
    <w:abstractNumId w:val="2"/>
  </w:num>
  <w:num w:numId="20">
    <w:abstractNumId w:val="4"/>
  </w:num>
  <w:num w:numId="21">
    <w:abstractNumId w:val="23"/>
  </w:num>
  <w:num w:numId="22">
    <w:abstractNumId w:val="9"/>
  </w:num>
  <w:num w:numId="23">
    <w:abstractNumId w:val="1"/>
  </w:num>
  <w:num w:numId="24">
    <w:abstractNumId w:val="21"/>
  </w:num>
  <w:num w:numId="25">
    <w:abstractNumId w:val="20"/>
  </w:num>
  <w:num w:numId="26">
    <w:abstractNumId w:val="11"/>
  </w:num>
  <w:num w:numId="27">
    <w:abstractNumId w:val="13"/>
  </w:num>
  <w:num w:numId="28">
    <w:abstractNumId w:val="6"/>
  </w:num>
  <w:num w:numId="29">
    <w:abstractNumId w:val="18"/>
  </w:num>
  <w:num w:numId="3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attachedTemplate r:id="rId1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75D8F"/>
    <w:rsid w:val="00001528"/>
    <w:rsid w:val="00001922"/>
    <w:rsid w:val="000027CC"/>
    <w:rsid w:val="00004EB2"/>
    <w:rsid w:val="000066A2"/>
    <w:rsid w:val="000077C6"/>
    <w:rsid w:val="00007989"/>
    <w:rsid w:val="00007F68"/>
    <w:rsid w:val="000103C7"/>
    <w:rsid w:val="00010BAC"/>
    <w:rsid w:val="000113B0"/>
    <w:rsid w:val="000115BE"/>
    <w:rsid w:val="00012A8E"/>
    <w:rsid w:val="00014EB6"/>
    <w:rsid w:val="00015A0D"/>
    <w:rsid w:val="00015C61"/>
    <w:rsid w:val="000161BC"/>
    <w:rsid w:val="00017166"/>
    <w:rsid w:val="000171B2"/>
    <w:rsid w:val="00017324"/>
    <w:rsid w:val="000173ED"/>
    <w:rsid w:val="00017685"/>
    <w:rsid w:val="00017A60"/>
    <w:rsid w:val="00020247"/>
    <w:rsid w:val="00021A72"/>
    <w:rsid w:val="00021C22"/>
    <w:rsid w:val="00021F0D"/>
    <w:rsid w:val="00023EE8"/>
    <w:rsid w:val="00023F45"/>
    <w:rsid w:val="00025B37"/>
    <w:rsid w:val="000264DB"/>
    <w:rsid w:val="000278BF"/>
    <w:rsid w:val="00027B9E"/>
    <w:rsid w:val="00030FBE"/>
    <w:rsid w:val="00030FE3"/>
    <w:rsid w:val="00033ECB"/>
    <w:rsid w:val="000365F6"/>
    <w:rsid w:val="000409AC"/>
    <w:rsid w:val="00040A6B"/>
    <w:rsid w:val="00040A8D"/>
    <w:rsid w:val="00040E28"/>
    <w:rsid w:val="00043E8F"/>
    <w:rsid w:val="000442D7"/>
    <w:rsid w:val="000446A8"/>
    <w:rsid w:val="00044818"/>
    <w:rsid w:val="00045017"/>
    <w:rsid w:val="00045D51"/>
    <w:rsid w:val="00046B22"/>
    <w:rsid w:val="00046D73"/>
    <w:rsid w:val="00046F5D"/>
    <w:rsid w:val="00050D1E"/>
    <w:rsid w:val="00051365"/>
    <w:rsid w:val="0005385F"/>
    <w:rsid w:val="000551EB"/>
    <w:rsid w:val="00055B12"/>
    <w:rsid w:val="00057C6D"/>
    <w:rsid w:val="000616B1"/>
    <w:rsid w:val="00062DE8"/>
    <w:rsid w:val="00062E2E"/>
    <w:rsid w:val="0006305A"/>
    <w:rsid w:val="00065495"/>
    <w:rsid w:val="00065559"/>
    <w:rsid w:val="0006613C"/>
    <w:rsid w:val="0006698F"/>
    <w:rsid w:val="000673F0"/>
    <w:rsid w:val="0006755C"/>
    <w:rsid w:val="00071823"/>
    <w:rsid w:val="00071D6E"/>
    <w:rsid w:val="000726EA"/>
    <w:rsid w:val="00073473"/>
    <w:rsid w:val="00073A18"/>
    <w:rsid w:val="00074BD5"/>
    <w:rsid w:val="000757DD"/>
    <w:rsid w:val="00075D8F"/>
    <w:rsid w:val="00076969"/>
    <w:rsid w:val="000772B1"/>
    <w:rsid w:val="000779E8"/>
    <w:rsid w:val="000804ED"/>
    <w:rsid w:val="0008106A"/>
    <w:rsid w:val="00081577"/>
    <w:rsid w:val="00081D5C"/>
    <w:rsid w:val="00082E76"/>
    <w:rsid w:val="00082FDD"/>
    <w:rsid w:val="000833A1"/>
    <w:rsid w:val="000835B9"/>
    <w:rsid w:val="00085BD8"/>
    <w:rsid w:val="00085C01"/>
    <w:rsid w:val="0008603C"/>
    <w:rsid w:val="00086766"/>
    <w:rsid w:val="00087445"/>
    <w:rsid w:val="000874D9"/>
    <w:rsid w:val="00087746"/>
    <w:rsid w:val="00087928"/>
    <w:rsid w:val="00090203"/>
    <w:rsid w:val="00091BC0"/>
    <w:rsid w:val="0009278E"/>
    <w:rsid w:val="0009310E"/>
    <w:rsid w:val="000934C1"/>
    <w:rsid w:val="00093670"/>
    <w:rsid w:val="0009384F"/>
    <w:rsid w:val="00094896"/>
    <w:rsid w:val="0009514F"/>
    <w:rsid w:val="0009534B"/>
    <w:rsid w:val="000965F8"/>
    <w:rsid w:val="00096963"/>
    <w:rsid w:val="00097198"/>
    <w:rsid w:val="000A0276"/>
    <w:rsid w:val="000A02AE"/>
    <w:rsid w:val="000A158E"/>
    <w:rsid w:val="000A1B07"/>
    <w:rsid w:val="000A39B6"/>
    <w:rsid w:val="000A5E63"/>
    <w:rsid w:val="000A5F43"/>
    <w:rsid w:val="000A66FF"/>
    <w:rsid w:val="000A6DBB"/>
    <w:rsid w:val="000A78F1"/>
    <w:rsid w:val="000A7A39"/>
    <w:rsid w:val="000B0EF5"/>
    <w:rsid w:val="000B10A1"/>
    <w:rsid w:val="000B1966"/>
    <w:rsid w:val="000B2A3B"/>
    <w:rsid w:val="000B52B3"/>
    <w:rsid w:val="000B5EDC"/>
    <w:rsid w:val="000B6D3D"/>
    <w:rsid w:val="000B6DF1"/>
    <w:rsid w:val="000B7EA8"/>
    <w:rsid w:val="000C04B0"/>
    <w:rsid w:val="000C0C68"/>
    <w:rsid w:val="000C1525"/>
    <w:rsid w:val="000C2380"/>
    <w:rsid w:val="000C253A"/>
    <w:rsid w:val="000C26BD"/>
    <w:rsid w:val="000C2DAF"/>
    <w:rsid w:val="000C5035"/>
    <w:rsid w:val="000C5728"/>
    <w:rsid w:val="000C5D36"/>
    <w:rsid w:val="000C67DD"/>
    <w:rsid w:val="000C6B91"/>
    <w:rsid w:val="000D0D89"/>
    <w:rsid w:val="000D4677"/>
    <w:rsid w:val="000D4DDF"/>
    <w:rsid w:val="000D53E0"/>
    <w:rsid w:val="000D5DD2"/>
    <w:rsid w:val="000D6466"/>
    <w:rsid w:val="000D6F81"/>
    <w:rsid w:val="000D7AE1"/>
    <w:rsid w:val="000D7E2A"/>
    <w:rsid w:val="000E0FA4"/>
    <w:rsid w:val="000E1312"/>
    <w:rsid w:val="000E1954"/>
    <w:rsid w:val="000E35F5"/>
    <w:rsid w:val="000E4701"/>
    <w:rsid w:val="000E5C98"/>
    <w:rsid w:val="000E5ED1"/>
    <w:rsid w:val="000E637D"/>
    <w:rsid w:val="000E7080"/>
    <w:rsid w:val="000E7F0B"/>
    <w:rsid w:val="000E7FD5"/>
    <w:rsid w:val="000F00F8"/>
    <w:rsid w:val="000F090A"/>
    <w:rsid w:val="000F100E"/>
    <w:rsid w:val="000F2BE7"/>
    <w:rsid w:val="000F3BE7"/>
    <w:rsid w:val="000F4193"/>
    <w:rsid w:val="000F63F5"/>
    <w:rsid w:val="000F681E"/>
    <w:rsid w:val="00100970"/>
    <w:rsid w:val="0010115B"/>
    <w:rsid w:val="001011F4"/>
    <w:rsid w:val="00102A70"/>
    <w:rsid w:val="0010524E"/>
    <w:rsid w:val="0010536A"/>
    <w:rsid w:val="001060A5"/>
    <w:rsid w:val="00107598"/>
    <w:rsid w:val="001103C0"/>
    <w:rsid w:val="00110A5D"/>
    <w:rsid w:val="00110C0F"/>
    <w:rsid w:val="001119CA"/>
    <w:rsid w:val="00111F82"/>
    <w:rsid w:val="0011280B"/>
    <w:rsid w:val="00112BCE"/>
    <w:rsid w:val="00112DD4"/>
    <w:rsid w:val="00112F29"/>
    <w:rsid w:val="00113109"/>
    <w:rsid w:val="0011403E"/>
    <w:rsid w:val="00115998"/>
    <w:rsid w:val="00115FF7"/>
    <w:rsid w:val="00116616"/>
    <w:rsid w:val="00116906"/>
    <w:rsid w:val="00116F17"/>
    <w:rsid w:val="00117D55"/>
    <w:rsid w:val="00117DE2"/>
    <w:rsid w:val="001204D5"/>
    <w:rsid w:val="001206F4"/>
    <w:rsid w:val="00120D29"/>
    <w:rsid w:val="001214C9"/>
    <w:rsid w:val="00121F5D"/>
    <w:rsid w:val="001226BE"/>
    <w:rsid w:val="0012289A"/>
    <w:rsid w:val="00122D41"/>
    <w:rsid w:val="00123088"/>
    <w:rsid w:val="001233BB"/>
    <w:rsid w:val="00123421"/>
    <w:rsid w:val="00124715"/>
    <w:rsid w:val="0012472C"/>
    <w:rsid w:val="00124A7A"/>
    <w:rsid w:val="00125D1A"/>
    <w:rsid w:val="00126283"/>
    <w:rsid w:val="00126332"/>
    <w:rsid w:val="00126540"/>
    <w:rsid w:val="00126FBD"/>
    <w:rsid w:val="00127FDD"/>
    <w:rsid w:val="00130ED6"/>
    <w:rsid w:val="00131470"/>
    <w:rsid w:val="00132343"/>
    <w:rsid w:val="001362CD"/>
    <w:rsid w:val="00136B14"/>
    <w:rsid w:val="00136D6F"/>
    <w:rsid w:val="00137021"/>
    <w:rsid w:val="00137179"/>
    <w:rsid w:val="00137311"/>
    <w:rsid w:val="00137E96"/>
    <w:rsid w:val="0014014A"/>
    <w:rsid w:val="00140799"/>
    <w:rsid w:val="00142A80"/>
    <w:rsid w:val="00142B54"/>
    <w:rsid w:val="001433EA"/>
    <w:rsid w:val="00144080"/>
    <w:rsid w:val="00144341"/>
    <w:rsid w:val="001446E4"/>
    <w:rsid w:val="001462DE"/>
    <w:rsid w:val="001466AE"/>
    <w:rsid w:val="0014761E"/>
    <w:rsid w:val="001479BC"/>
    <w:rsid w:val="00147A6B"/>
    <w:rsid w:val="00151692"/>
    <w:rsid w:val="00152832"/>
    <w:rsid w:val="0015330D"/>
    <w:rsid w:val="00153F8C"/>
    <w:rsid w:val="00155646"/>
    <w:rsid w:val="00155AC2"/>
    <w:rsid w:val="00156530"/>
    <w:rsid w:val="00156685"/>
    <w:rsid w:val="00156DB6"/>
    <w:rsid w:val="001578EE"/>
    <w:rsid w:val="00157963"/>
    <w:rsid w:val="001605D7"/>
    <w:rsid w:val="00161574"/>
    <w:rsid w:val="001616DD"/>
    <w:rsid w:val="0016266C"/>
    <w:rsid w:val="00162745"/>
    <w:rsid w:val="001640F8"/>
    <w:rsid w:val="00164819"/>
    <w:rsid w:val="00164EA3"/>
    <w:rsid w:val="00165916"/>
    <w:rsid w:val="00165C10"/>
    <w:rsid w:val="00165D7A"/>
    <w:rsid w:val="00166964"/>
    <w:rsid w:val="001679B3"/>
    <w:rsid w:val="00167E37"/>
    <w:rsid w:val="001702AD"/>
    <w:rsid w:val="00170995"/>
    <w:rsid w:val="001718F9"/>
    <w:rsid w:val="00172B8F"/>
    <w:rsid w:val="00172BE5"/>
    <w:rsid w:val="001732B2"/>
    <w:rsid w:val="001752E4"/>
    <w:rsid w:val="00175F2A"/>
    <w:rsid w:val="00176302"/>
    <w:rsid w:val="00176328"/>
    <w:rsid w:val="0017670F"/>
    <w:rsid w:val="001773C6"/>
    <w:rsid w:val="0017792B"/>
    <w:rsid w:val="00180772"/>
    <w:rsid w:val="00180E51"/>
    <w:rsid w:val="001830BB"/>
    <w:rsid w:val="00184A17"/>
    <w:rsid w:val="00184C4D"/>
    <w:rsid w:val="0018666C"/>
    <w:rsid w:val="0019069E"/>
    <w:rsid w:val="00190CD6"/>
    <w:rsid w:val="001913D2"/>
    <w:rsid w:val="00191728"/>
    <w:rsid w:val="001927AD"/>
    <w:rsid w:val="00192D0A"/>
    <w:rsid w:val="00192FB4"/>
    <w:rsid w:val="001930E7"/>
    <w:rsid w:val="00193E5F"/>
    <w:rsid w:val="00193F55"/>
    <w:rsid w:val="001955F7"/>
    <w:rsid w:val="00195753"/>
    <w:rsid w:val="001958AD"/>
    <w:rsid w:val="00196414"/>
    <w:rsid w:val="00196F93"/>
    <w:rsid w:val="0019766E"/>
    <w:rsid w:val="0019791B"/>
    <w:rsid w:val="00197C50"/>
    <w:rsid w:val="001A0A3B"/>
    <w:rsid w:val="001A1788"/>
    <w:rsid w:val="001A1791"/>
    <w:rsid w:val="001A1B8C"/>
    <w:rsid w:val="001A1F37"/>
    <w:rsid w:val="001A34EA"/>
    <w:rsid w:val="001A3B87"/>
    <w:rsid w:val="001A42B8"/>
    <w:rsid w:val="001A7319"/>
    <w:rsid w:val="001B0082"/>
    <w:rsid w:val="001B01C2"/>
    <w:rsid w:val="001B062F"/>
    <w:rsid w:val="001B0B57"/>
    <w:rsid w:val="001B15AA"/>
    <w:rsid w:val="001B18BA"/>
    <w:rsid w:val="001B1AF0"/>
    <w:rsid w:val="001B32E1"/>
    <w:rsid w:val="001B4408"/>
    <w:rsid w:val="001B5F07"/>
    <w:rsid w:val="001B72B0"/>
    <w:rsid w:val="001B77A3"/>
    <w:rsid w:val="001B7E09"/>
    <w:rsid w:val="001C039C"/>
    <w:rsid w:val="001C0EDB"/>
    <w:rsid w:val="001C1D67"/>
    <w:rsid w:val="001C2852"/>
    <w:rsid w:val="001C3714"/>
    <w:rsid w:val="001C4249"/>
    <w:rsid w:val="001C5009"/>
    <w:rsid w:val="001C5639"/>
    <w:rsid w:val="001C6555"/>
    <w:rsid w:val="001C6B7E"/>
    <w:rsid w:val="001C6E5C"/>
    <w:rsid w:val="001C70B6"/>
    <w:rsid w:val="001C7F50"/>
    <w:rsid w:val="001D0AB4"/>
    <w:rsid w:val="001D2D63"/>
    <w:rsid w:val="001D2E9D"/>
    <w:rsid w:val="001D344A"/>
    <w:rsid w:val="001D4229"/>
    <w:rsid w:val="001D502A"/>
    <w:rsid w:val="001D7C10"/>
    <w:rsid w:val="001E05A3"/>
    <w:rsid w:val="001E125B"/>
    <w:rsid w:val="001E1BEA"/>
    <w:rsid w:val="001E1C09"/>
    <w:rsid w:val="001E2646"/>
    <w:rsid w:val="001E28E6"/>
    <w:rsid w:val="001E3820"/>
    <w:rsid w:val="001E44DA"/>
    <w:rsid w:val="001E5A50"/>
    <w:rsid w:val="001E6CB5"/>
    <w:rsid w:val="001F0324"/>
    <w:rsid w:val="001F1191"/>
    <w:rsid w:val="001F11AC"/>
    <w:rsid w:val="001F20FB"/>
    <w:rsid w:val="001F21E6"/>
    <w:rsid w:val="001F2D07"/>
    <w:rsid w:val="001F524F"/>
    <w:rsid w:val="001F593A"/>
    <w:rsid w:val="001F59D2"/>
    <w:rsid w:val="001F61ED"/>
    <w:rsid w:val="00200A4A"/>
    <w:rsid w:val="00200BD0"/>
    <w:rsid w:val="00202C9B"/>
    <w:rsid w:val="002039E4"/>
    <w:rsid w:val="00203C2E"/>
    <w:rsid w:val="00204081"/>
    <w:rsid w:val="00206217"/>
    <w:rsid w:val="00207906"/>
    <w:rsid w:val="0021082D"/>
    <w:rsid w:val="00210A42"/>
    <w:rsid w:val="00210F21"/>
    <w:rsid w:val="002110BE"/>
    <w:rsid w:val="0021166E"/>
    <w:rsid w:val="002123C5"/>
    <w:rsid w:val="00212518"/>
    <w:rsid w:val="00212C89"/>
    <w:rsid w:val="002132F5"/>
    <w:rsid w:val="002133F3"/>
    <w:rsid w:val="00214BEB"/>
    <w:rsid w:val="00214F11"/>
    <w:rsid w:val="00215286"/>
    <w:rsid w:val="00215425"/>
    <w:rsid w:val="00216D84"/>
    <w:rsid w:val="002170B8"/>
    <w:rsid w:val="00220B3E"/>
    <w:rsid w:val="00221153"/>
    <w:rsid w:val="0022184C"/>
    <w:rsid w:val="00221922"/>
    <w:rsid w:val="00222D2E"/>
    <w:rsid w:val="00224174"/>
    <w:rsid w:val="00224F90"/>
    <w:rsid w:val="00225296"/>
    <w:rsid w:val="002252BC"/>
    <w:rsid w:val="00225993"/>
    <w:rsid w:val="0022632F"/>
    <w:rsid w:val="002270E7"/>
    <w:rsid w:val="002273EB"/>
    <w:rsid w:val="00230DBF"/>
    <w:rsid w:val="0023195D"/>
    <w:rsid w:val="00231E91"/>
    <w:rsid w:val="00232514"/>
    <w:rsid w:val="00234393"/>
    <w:rsid w:val="0023555B"/>
    <w:rsid w:val="00237009"/>
    <w:rsid w:val="00237255"/>
    <w:rsid w:val="0023776C"/>
    <w:rsid w:val="00241950"/>
    <w:rsid w:val="002443B4"/>
    <w:rsid w:val="00244E98"/>
    <w:rsid w:val="002450D3"/>
    <w:rsid w:val="0024710F"/>
    <w:rsid w:val="00251290"/>
    <w:rsid w:val="00251A37"/>
    <w:rsid w:val="00252595"/>
    <w:rsid w:val="00252656"/>
    <w:rsid w:val="0025308B"/>
    <w:rsid w:val="00253109"/>
    <w:rsid w:val="00253FCC"/>
    <w:rsid w:val="002541DE"/>
    <w:rsid w:val="00254EC2"/>
    <w:rsid w:val="002554FD"/>
    <w:rsid w:val="002557EB"/>
    <w:rsid w:val="00255BA9"/>
    <w:rsid w:val="00260665"/>
    <w:rsid w:val="00260B17"/>
    <w:rsid w:val="00262853"/>
    <w:rsid w:val="00262EC8"/>
    <w:rsid w:val="0026356E"/>
    <w:rsid w:val="00264054"/>
    <w:rsid w:val="00264D20"/>
    <w:rsid w:val="00264DA6"/>
    <w:rsid w:val="00267738"/>
    <w:rsid w:val="00271A2D"/>
    <w:rsid w:val="00272CC0"/>
    <w:rsid w:val="00274550"/>
    <w:rsid w:val="0027541E"/>
    <w:rsid w:val="002769A2"/>
    <w:rsid w:val="00280A35"/>
    <w:rsid w:val="00280C81"/>
    <w:rsid w:val="00280E71"/>
    <w:rsid w:val="0028163A"/>
    <w:rsid w:val="00281B17"/>
    <w:rsid w:val="00281CCD"/>
    <w:rsid w:val="00282666"/>
    <w:rsid w:val="0028789E"/>
    <w:rsid w:val="00287EC7"/>
    <w:rsid w:val="002902D5"/>
    <w:rsid w:val="0029033D"/>
    <w:rsid w:val="0029073A"/>
    <w:rsid w:val="0029074F"/>
    <w:rsid w:val="00291806"/>
    <w:rsid w:val="00291F13"/>
    <w:rsid w:val="00293182"/>
    <w:rsid w:val="00293953"/>
    <w:rsid w:val="002942A9"/>
    <w:rsid w:val="00294BA0"/>
    <w:rsid w:val="00295516"/>
    <w:rsid w:val="00297260"/>
    <w:rsid w:val="00297459"/>
    <w:rsid w:val="002975E8"/>
    <w:rsid w:val="002A0216"/>
    <w:rsid w:val="002A08E0"/>
    <w:rsid w:val="002A1EA7"/>
    <w:rsid w:val="002A1F65"/>
    <w:rsid w:val="002A2E2C"/>
    <w:rsid w:val="002A5674"/>
    <w:rsid w:val="002A5A4A"/>
    <w:rsid w:val="002A6437"/>
    <w:rsid w:val="002A6C78"/>
    <w:rsid w:val="002A7B44"/>
    <w:rsid w:val="002B08B7"/>
    <w:rsid w:val="002B0C7F"/>
    <w:rsid w:val="002B297C"/>
    <w:rsid w:val="002B2FB5"/>
    <w:rsid w:val="002B34FC"/>
    <w:rsid w:val="002B5ADF"/>
    <w:rsid w:val="002B7F83"/>
    <w:rsid w:val="002C1364"/>
    <w:rsid w:val="002C1661"/>
    <w:rsid w:val="002C16B0"/>
    <w:rsid w:val="002C3958"/>
    <w:rsid w:val="002C454F"/>
    <w:rsid w:val="002C4594"/>
    <w:rsid w:val="002C4684"/>
    <w:rsid w:val="002C56BC"/>
    <w:rsid w:val="002C5942"/>
    <w:rsid w:val="002C6917"/>
    <w:rsid w:val="002C7162"/>
    <w:rsid w:val="002C721D"/>
    <w:rsid w:val="002C7310"/>
    <w:rsid w:val="002D06EE"/>
    <w:rsid w:val="002D1192"/>
    <w:rsid w:val="002D1759"/>
    <w:rsid w:val="002D1D2B"/>
    <w:rsid w:val="002D1F48"/>
    <w:rsid w:val="002D20D8"/>
    <w:rsid w:val="002D25C6"/>
    <w:rsid w:val="002D2709"/>
    <w:rsid w:val="002D3161"/>
    <w:rsid w:val="002D32B3"/>
    <w:rsid w:val="002D45AD"/>
    <w:rsid w:val="002D4E16"/>
    <w:rsid w:val="002D512B"/>
    <w:rsid w:val="002D5DC8"/>
    <w:rsid w:val="002D7314"/>
    <w:rsid w:val="002D7F83"/>
    <w:rsid w:val="002E00F5"/>
    <w:rsid w:val="002E0C38"/>
    <w:rsid w:val="002E2472"/>
    <w:rsid w:val="002E2BDD"/>
    <w:rsid w:val="002E4F5E"/>
    <w:rsid w:val="002E5679"/>
    <w:rsid w:val="002E668C"/>
    <w:rsid w:val="002E68B6"/>
    <w:rsid w:val="002E6915"/>
    <w:rsid w:val="002E6B8E"/>
    <w:rsid w:val="002E7AC7"/>
    <w:rsid w:val="002E7ADB"/>
    <w:rsid w:val="002E7BF9"/>
    <w:rsid w:val="002F1827"/>
    <w:rsid w:val="002F1E13"/>
    <w:rsid w:val="002F344C"/>
    <w:rsid w:val="002F38F1"/>
    <w:rsid w:val="002F407F"/>
    <w:rsid w:val="002F435C"/>
    <w:rsid w:val="002F45AF"/>
    <w:rsid w:val="002F5D70"/>
    <w:rsid w:val="002F6280"/>
    <w:rsid w:val="002F6C73"/>
    <w:rsid w:val="00301B5A"/>
    <w:rsid w:val="0030242F"/>
    <w:rsid w:val="00304CCE"/>
    <w:rsid w:val="00305D2F"/>
    <w:rsid w:val="00305E63"/>
    <w:rsid w:val="00306820"/>
    <w:rsid w:val="00306823"/>
    <w:rsid w:val="00306AC2"/>
    <w:rsid w:val="00306FA7"/>
    <w:rsid w:val="00307FC5"/>
    <w:rsid w:val="00310D4A"/>
    <w:rsid w:val="00310F07"/>
    <w:rsid w:val="00312A18"/>
    <w:rsid w:val="00313732"/>
    <w:rsid w:val="00315211"/>
    <w:rsid w:val="003167A4"/>
    <w:rsid w:val="00317C32"/>
    <w:rsid w:val="003205BC"/>
    <w:rsid w:val="00320BDD"/>
    <w:rsid w:val="00321021"/>
    <w:rsid w:val="003219E6"/>
    <w:rsid w:val="00321EA7"/>
    <w:rsid w:val="00322092"/>
    <w:rsid w:val="00322F20"/>
    <w:rsid w:val="003231EE"/>
    <w:rsid w:val="003238F2"/>
    <w:rsid w:val="003266AA"/>
    <w:rsid w:val="00326793"/>
    <w:rsid w:val="00330F9E"/>
    <w:rsid w:val="003321D6"/>
    <w:rsid w:val="003323DD"/>
    <w:rsid w:val="003323F9"/>
    <w:rsid w:val="00332790"/>
    <w:rsid w:val="00334267"/>
    <w:rsid w:val="0033466F"/>
    <w:rsid w:val="00334C79"/>
    <w:rsid w:val="00335961"/>
    <w:rsid w:val="00336E86"/>
    <w:rsid w:val="00340518"/>
    <w:rsid w:val="00340BC1"/>
    <w:rsid w:val="003411E2"/>
    <w:rsid w:val="003441A9"/>
    <w:rsid w:val="003458AC"/>
    <w:rsid w:val="003463BF"/>
    <w:rsid w:val="00346AEE"/>
    <w:rsid w:val="00347180"/>
    <w:rsid w:val="00347407"/>
    <w:rsid w:val="00347B32"/>
    <w:rsid w:val="00351075"/>
    <w:rsid w:val="00351AFF"/>
    <w:rsid w:val="003521CF"/>
    <w:rsid w:val="0035458C"/>
    <w:rsid w:val="00355155"/>
    <w:rsid w:val="003551E3"/>
    <w:rsid w:val="00355747"/>
    <w:rsid w:val="003561EA"/>
    <w:rsid w:val="00357003"/>
    <w:rsid w:val="00357EC1"/>
    <w:rsid w:val="0036002C"/>
    <w:rsid w:val="00360224"/>
    <w:rsid w:val="00360B99"/>
    <w:rsid w:val="003617BA"/>
    <w:rsid w:val="00361BF5"/>
    <w:rsid w:val="003621F9"/>
    <w:rsid w:val="00362710"/>
    <w:rsid w:val="00362BB8"/>
    <w:rsid w:val="00363494"/>
    <w:rsid w:val="0036414D"/>
    <w:rsid w:val="00370C91"/>
    <w:rsid w:val="00372BB3"/>
    <w:rsid w:val="003734A6"/>
    <w:rsid w:val="00373A4B"/>
    <w:rsid w:val="0037423D"/>
    <w:rsid w:val="00375204"/>
    <w:rsid w:val="00375F19"/>
    <w:rsid w:val="003761C2"/>
    <w:rsid w:val="00376590"/>
    <w:rsid w:val="003770D9"/>
    <w:rsid w:val="00377488"/>
    <w:rsid w:val="00377C00"/>
    <w:rsid w:val="00380769"/>
    <w:rsid w:val="00381ACE"/>
    <w:rsid w:val="00382447"/>
    <w:rsid w:val="003833DA"/>
    <w:rsid w:val="00383ACC"/>
    <w:rsid w:val="00384347"/>
    <w:rsid w:val="00384447"/>
    <w:rsid w:val="003846CC"/>
    <w:rsid w:val="00385400"/>
    <w:rsid w:val="00385E16"/>
    <w:rsid w:val="00387338"/>
    <w:rsid w:val="00390516"/>
    <w:rsid w:val="003916CE"/>
    <w:rsid w:val="00391A6B"/>
    <w:rsid w:val="00391B95"/>
    <w:rsid w:val="00391F07"/>
    <w:rsid w:val="0039372D"/>
    <w:rsid w:val="0039378E"/>
    <w:rsid w:val="00393CD8"/>
    <w:rsid w:val="0039406A"/>
    <w:rsid w:val="00394BC9"/>
    <w:rsid w:val="00394DDD"/>
    <w:rsid w:val="00395B04"/>
    <w:rsid w:val="003963DA"/>
    <w:rsid w:val="00397A57"/>
    <w:rsid w:val="003A0481"/>
    <w:rsid w:val="003A12B6"/>
    <w:rsid w:val="003A1936"/>
    <w:rsid w:val="003A19EB"/>
    <w:rsid w:val="003A2043"/>
    <w:rsid w:val="003A20CE"/>
    <w:rsid w:val="003A5B4C"/>
    <w:rsid w:val="003A5D19"/>
    <w:rsid w:val="003A6213"/>
    <w:rsid w:val="003A7288"/>
    <w:rsid w:val="003A7F7F"/>
    <w:rsid w:val="003B0216"/>
    <w:rsid w:val="003B0B75"/>
    <w:rsid w:val="003B0EE0"/>
    <w:rsid w:val="003B21E4"/>
    <w:rsid w:val="003B4628"/>
    <w:rsid w:val="003B75E9"/>
    <w:rsid w:val="003C3DEE"/>
    <w:rsid w:val="003C47A5"/>
    <w:rsid w:val="003C485D"/>
    <w:rsid w:val="003C58DE"/>
    <w:rsid w:val="003C686E"/>
    <w:rsid w:val="003D096C"/>
    <w:rsid w:val="003D0C5C"/>
    <w:rsid w:val="003D2FD3"/>
    <w:rsid w:val="003D32A0"/>
    <w:rsid w:val="003D3758"/>
    <w:rsid w:val="003D4255"/>
    <w:rsid w:val="003D4F20"/>
    <w:rsid w:val="003D5088"/>
    <w:rsid w:val="003D5329"/>
    <w:rsid w:val="003D536F"/>
    <w:rsid w:val="003D54B8"/>
    <w:rsid w:val="003D6BEC"/>
    <w:rsid w:val="003D6F2D"/>
    <w:rsid w:val="003D72AC"/>
    <w:rsid w:val="003D79DA"/>
    <w:rsid w:val="003E0116"/>
    <w:rsid w:val="003E1922"/>
    <w:rsid w:val="003E1BAA"/>
    <w:rsid w:val="003E3617"/>
    <w:rsid w:val="003E3850"/>
    <w:rsid w:val="003E3991"/>
    <w:rsid w:val="003E3DE9"/>
    <w:rsid w:val="003E40DA"/>
    <w:rsid w:val="003E5439"/>
    <w:rsid w:val="003E5A23"/>
    <w:rsid w:val="003E6067"/>
    <w:rsid w:val="003E60E0"/>
    <w:rsid w:val="003E626A"/>
    <w:rsid w:val="003E7ECE"/>
    <w:rsid w:val="003F1461"/>
    <w:rsid w:val="003F3CF0"/>
    <w:rsid w:val="003F401F"/>
    <w:rsid w:val="003F4B46"/>
    <w:rsid w:val="003F4BBE"/>
    <w:rsid w:val="003F5794"/>
    <w:rsid w:val="003F6432"/>
    <w:rsid w:val="004000B4"/>
    <w:rsid w:val="004012B4"/>
    <w:rsid w:val="004017D1"/>
    <w:rsid w:val="0040181A"/>
    <w:rsid w:val="004021D1"/>
    <w:rsid w:val="00402524"/>
    <w:rsid w:val="00402FF0"/>
    <w:rsid w:val="004035DE"/>
    <w:rsid w:val="004039ED"/>
    <w:rsid w:val="00403A82"/>
    <w:rsid w:val="00403B3E"/>
    <w:rsid w:val="00405B17"/>
    <w:rsid w:val="004064F4"/>
    <w:rsid w:val="00406BDC"/>
    <w:rsid w:val="0041018B"/>
    <w:rsid w:val="00410212"/>
    <w:rsid w:val="00411962"/>
    <w:rsid w:val="00411A0B"/>
    <w:rsid w:val="00411F0F"/>
    <w:rsid w:val="0041215E"/>
    <w:rsid w:val="00412282"/>
    <w:rsid w:val="00415417"/>
    <w:rsid w:val="004158E0"/>
    <w:rsid w:val="00416C79"/>
    <w:rsid w:val="00420244"/>
    <w:rsid w:val="004205CE"/>
    <w:rsid w:val="00422A92"/>
    <w:rsid w:val="00422F0E"/>
    <w:rsid w:val="00423309"/>
    <w:rsid w:val="0042453B"/>
    <w:rsid w:val="00424A20"/>
    <w:rsid w:val="00424B7F"/>
    <w:rsid w:val="00425214"/>
    <w:rsid w:val="00425A3E"/>
    <w:rsid w:val="00425E4F"/>
    <w:rsid w:val="00426901"/>
    <w:rsid w:val="00430B1E"/>
    <w:rsid w:val="00430B3D"/>
    <w:rsid w:val="00430B53"/>
    <w:rsid w:val="004311CD"/>
    <w:rsid w:val="004315B6"/>
    <w:rsid w:val="004319EF"/>
    <w:rsid w:val="00432D5E"/>
    <w:rsid w:val="0043339C"/>
    <w:rsid w:val="00435944"/>
    <w:rsid w:val="00436A21"/>
    <w:rsid w:val="00436C93"/>
    <w:rsid w:val="0044071A"/>
    <w:rsid w:val="004408D3"/>
    <w:rsid w:val="0044173B"/>
    <w:rsid w:val="004425BB"/>
    <w:rsid w:val="0044440C"/>
    <w:rsid w:val="004455CC"/>
    <w:rsid w:val="00446A67"/>
    <w:rsid w:val="00446B37"/>
    <w:rsid w:val="00450EA0"/>
    <w:rsid w:val="00450EBA"/>
    <w:rsid w:val="0045142D"/>
    <w:rsid w:val="004517C0"/>
    <w:rsid w:val="004521D4"/>
    <w:rsid w:val="00452A67"/>
    <w:rsid w:val="00452F22"/>
    <w:rsid w:val="00454015"/>
    <w:rsid w:val="004543BF"/>
    <w:rsid w:val="0045486D"/>
    <w:rsid w:val="004558D4"/>
    <w:rsid w:val="004559F1"/>
    <w:rsid w:val="00455D82"/>
    <w:rsid w:val="004563F1"/>
    <w:rsid w:val="004567DF"/>
    <w:rsid w:val="00460BCB"/>
    <w:rsid w:val="00460D7A"/>
    <w:rsid w:val="00461C1B"/>
    <w:rsid w:val="004621F6"/>
    <w:rsid w:val="004625A7"/>
    <w:rsid w:val="004633F2"/>
    <w:rsid w:val="004638EB"/>
    <w:rsid w:val="00463AEA"/>
    <w:rsid w:val="00463E52"/>
    <w:rsid w:val="0046466A"/>
    <w:rsid w:val="00464B24"/>
    <w:rsid w:val="00464BDD"/>
    <w:rsid w:val="00465A52"/>
    <w:rsid w:val="00465BF9"/>
    <w:rsid w:val="004662A0"/>
    <w:rsid w:val="00466D9B"/>
    <w:rsid w:val="004671DB"/>
    <w:rsid w:val="00467215"/>
    <w:rsid w:val="00467608"/>
    <w:rsid w:val="00467993"/>
    <w:rsid w:val="00470CAC"/>
    <w:rsid w:val="0047439A"/>
    <w:rsid w:val="004759A1"/>
    <w:rsid w:val="0047604F"/>
    <w:rsid w:val="00477753"/>
    <w:rsid w:val="00481C2B"/>
    <w:rsid w:val="004825C6"/>
    <w:rsid w:val="00482653"/>
    <w:rsid w:val="0048300D"/>
    <w:rsid w:val="0048371C"/>
    <w:rsid w:val="00484489"/>
    <w:rsid w:val="00484D98"/>
    <w:rsid w:val="004874D0"/>
    <w:rsid w:val="004874FA"/>
    <w:rsid w:val="00487BAA"/>
    <w:rsid w:val="00490366"/>
    <w:rsid w:val="00491435"/>
    <w:rsid w:val="00493B21"/>
    <w:rsid w:val="00493FE1"/>
    <w:rsid w:val="00494FB0"/>
    <w:rsid w:val="0049541F"/>
    <w:rsid w:val="004962A9"/>
    <w:rsid w:val="0049675C"/>
    <w:rsid w:val="004A02B5"/>
    <w:rsid w:val="004A0350"/>
    <w:rsid w:val="004A0528"/>
    <w:rsid w:val="004A09EB"/>
    <w:rsid w:val="004A136A"/>
    <w:rsid w:val="004A1494"/>
    <w:rsid w:val="004A1EA9"/>
    <w:rsid w:val="004A2E74"/>
    <w:rsid w:val="004A3830"/>
    <w:rsid w:val="004A3D06"/>
    <w:rsid w:val="004A4829"/>
    <w:rsid w:val="004A6958"/>
    <w:rsid w:val="004A6E43"/>
    <w:rsid w:val="004A7394"/>
    <w:rsid w:val="004A7F80"/>
    <w:rsid w:val="004B2F46"/>
    <w:rsid w:val="004B43B0"/>
    <w:rsid w:val="004B4647"/>
    <w:rsid w:val="004B4B6A"/>
    <w:rsid w:val="004B51B7"/>
    <w:rsid w:val="004B5778"/>
    <w:rsid w:val="004B5B15"/>
    <w:rsid w:val="004B5C0B"/>
    <w:rsid w:val="004B61E2"/>
    <w:rsid w:val="004B649B"/>
    <w:rsid w:val="004B6841"/>
    <w:rsid w:val="004C07F7"/>
    <w:rsid w:val="004C21C7"/>
    <w:rsid w:val="004C5BD5"/>
    <w:rsid w:val="004C5C24"/>
    <w:rsid w:val="004C6C23"/>
    <w:rsid w:val="004C6EA0"/>
    <w:rsid w:val="004C7209"/>
    <w:rsid w:val="004D020F"/>
    <w:rsid w:val="004D069D"/>
    <w:rsid w:val="004D0A18"/>
    <w:rsid w:val="004D1054"/>
    <w:rsid w:val="004D1B8F"/>
    <w:rsid w:val="004D1E41"/>
    <w:rsid w:val="004D3902"/>
    <w:rsid w:val="004D4433"/>
    <w:rsid w:val="004D5632"/>
    <w:rsid w:val="004D56C2"/>
    <w:rsid w:val="004D56EF"/>
    <w:rsid w:val="004D5B0A"/>
    <w:rsid w:val="004D5D40"/>
    <w:rsid w:val="004D5ED6"/>
    <w:rsid w:val="004D68D4"/>
    <w:rsid w:val="004D7388"/>
    <w:rsid w:val="004E10D2"/>
    <w:rsid w:val="004E1588"/>
    <w:rsid w:val="004E3695"/>
    <w:rsid w:val="004E3D7F"/>
    <w:rsid w:val="004E4127"/>
    <w:rsid w:val="004E42AC"/>
    <w:rsid w:val="004E4FBD"/>
    <w:rsid w:val="004E6070"/>
    <w:rsid w:val="004E64F4"/>
    <w:rsid w:val="004E6F61"/>
    <w:rsid w:val="004E72F5"/>
    <w:rsid w:val="004E77AD"/>
    <w:rsid w:val="004F07B5"/>
    <w:rsid w:val="004F1114"/>
    <w:rsid w:val="004F1794"/>
    <w:rsid w:val="004F3AA1"/>
    <w:rsid w:val="004F40B5"/>
    <w:rsid w:val="004F4149"/>
    <w:rsid w:val="004F494E"/>
    <w:rsid w:val="00502859"/>
    <w:rsid w:val="00502EF1"/>
    <w:rsid w:val="00503975"/>
    <w:rsid w:val="00504368"/>
    <w:rsid w:val="00504957"/>
    <w:rsid w:val="00504AA5"/>
    <w:rsid w:val="005055B1"/>
    <w:rsid w:val="00507354"/>
    <w:rsid w:val="00510D3F"/>
    <w:rsid w:val="0051208D"/>
    <w:rsid w:val="005129B3"/>
    <w:rsid w:val="00512F37"/>
    <w:rsid w:val="00513271"/>
    <w:rsid w:val="005136EE"/>
    <w:rsid w:val="00513C64"/>
    <w:rsid w:val="005169AA"/>
    <w:rsid w:val="00516B9F"/>
    <w:rsid w:val="005207E3"/>
    <w:rsid w:val="005216C6"/>
    <w:rsid w:val="005224E1"/>
    <w:rsid w:val="00522F4A"/>
    <w:rsid w:val="0052425B"/>
    <w:rsid w:val="00524F57"/>
    <w:rsid w:val="00525EC9"/>
    <w:rsid w:val="00527688"/>
    <w:rsid w:val="0052773B"/>
    <w:rsid w:val="00530166"/>
    <w:rsid w:val="00530197"/>
    <w:rsid w:val="00531CB9"/>
    <w:rsid w:val="005321B0"/>
    <w:rsid w:val="00532611"/>
    <w:rsid w:val="005326E2"/>
    <w:rsid w:val="005338E1"/>
    <w:rsid w:val="00534BC3"/>
    <w:rsid w:val="00534BC6"/>
    <w:rsid w:val="00535826"/>
    <w:rsid w:val="00535F81"/>
    <w:rsid w:val="0053616D"/>
    <w:rsid w:val="00536CAD"/>
    <w:rsid w:val="005370DC"/>
    <w:rsid w:val="005374A3"/>
    <w:rsid w:val="005374C9"/>
    <w:rsid w:val="00537FCB"/>
    <w:rsid w:val="0054075C"/>
    <w:rsid w:val="00540B12"/>
    <w:rsid w:val="00541412"/>
    <w:rsid w:val="005417BA"/>
    <w:rsid w:val="00543AFC"/>
    <w:rsid w:val="00544199"/>
    <w:rsid w:val="005449C5"/>
    <w:rsid w:val="00544CD6"/>
    <w:rsid w:val="00544FF6"/>
    <w:rsid w:val="00545110"/>
    <w:rsid w:val="005458B5"/>
    <w:rsid w:val="005458DA"/>
    <w:rsid w:val="00546703"/>
    <w:rsid w:val="005469EF"/>
    <w:rsid w:val="00547218"/>
    <w:rsid w:val="0054770A"/>
    <w:rsid w:val="00551152"/>
    <w:rsid w:val="00551A4D"/>
    <w:rsid w:val="00552299"/>
    <w:rsid w:val="005523C9"/>
    <w:rsid w:val="00555A03"/>
    <w:rsid w:val="0056099E"/>
    <w:rsid w:val="00560CE4"/>
    <w:rsid w:val="00560D44"/>
    <w:rsid w:val="005617DA"/>
    <w:rsid w:val="005622C7"/>
    <w:rsid w:val="0056262C"/>
    <w:rsid w:val="00562D4F"/>
    <w:rsid w:val="0056356C"/>
    <w:rsid w:val="00563C65"/>
    <w:rsid w:val="0056441D"/>
    <w:rsid w:val="005647BA"/>
    <w:rsid w:val="00564D97"/>
    <w:rsid w:val="005658AA"/>
    <w:rsid w:val="0056599D"/>
    <w:rsid w:val="005666F9"/>
    <w:rsid w:val="00566DE1"/>
    <w:rsid w:val="00567982"/>
    <w:rsid w:val="00567A3E"/>
    <w:rsid w:val="00570917"/>
    <w:rsid w:val="00571A6C"/>
    <w:rsid w:val="00572744"/>
    <w:rsid w:val="00572C86"/>
    <w:rsid w:val="00573678"/>
    <w:rsid w:val="0057414F"/>
    <w:rsid w:val="00574C6B"/>
    <w:rsid w:val="005753E9"/>
    <w:rsid w:val="00575BEA"/>
    <w:rsid w:val="0057635F"/>
    <w:rsid w:val="005778CE"/>
    <w:rsid w:val="0057798B"/>
    <w:rsid w:val="005808B2"/>
    <w:rsid w:val="005813F3"/>
    <w:rsid w:val="00582B14"/>
    <w:rsid w:val="005832FF"/>
    <w:rsid w:val="00583AFC"/>
    <w:rsid w:val="00583DF6"/>
    <w:rsid w:val="00584148"/>
    <w:rsid w:val="00584F5A"/>
    <w:rsid w:val="005874DE"/>
    <w:rsid w:val="00587AFA"/>
    <w:rsid w:val="005925B9"/>
    <w:rsid w:val="00593FBD"/>
    <w:rsid w:val="00594448"/>
    <w:rsid w:val="00594C36"/>
    <w:rsid w:val="00595FE6"/>
    <w:rsid w:val="00596D8F"/>
    <w:rsid w:val="005A05E8"/>
    <w:rsid w:val="005A092C"/>
    <w:rsid w:val="005A0CEB"/>
    <w:rsid w:val="005A2307"/>
    <w:rsid w:val="005A28D7"/>
    <w:rsid w:val="005A2EA2"/>
    <w:rsid w:val="005A3B40"/>
    <w:rsid w:val="005A3F60"/>
    <w:rsid w:val="005A461D"/>
    <w:rsid w:val="005A51FC"/>
    <w:rsid w:val="005A5911"/>
    <w:rsid w:val="005A6C62"/>
    <w:rsid w:val="005A6FEB"/>
    <w:rsid w:val="005A7AA0"/>
    <w:rsid w:val="005B01C0"/>
    <w:rsid w:val="005B0599"/>
    <w:rsid w:val="005B1911"/>
    <w:rsid w:val="005B1B66"/>
    <w:rsid w:val="005B2504"/>
    <w:rsid w:val="005B3262"/>
    <w:rsid w:val="005B39E1"/>
    <w:rsid w:val="005B4480"/>
    <w:rsid w:val="005B7E06"/>
    <w:rsid w:val="005C049E"/>
    <w:rsid w:val="005C0A68"/>
    <w:rsid w:val="005C1C9A"/>
    <w:rsid w:val="005C21B3"/>
    <w:rsid w:val="005C2221"/>
    <w:rsid w:val="005C242B"/>
    <w:rsid w:val="005C4083"/>
    <w:rsid w:val="005C5A75"/>
    <w:rsid w:val="005C5D7B"/>
    <w:rsid w:val="005C76A7"/>
    <w:rsid w:val="005C7A49"/>
    <w:rsid w:val="005D05E5"/>
    <w:rsid w:val="005D08C4"/>
    <w:rsid w:val="005D113C"/>
    <w:rsid w:val="005D192F"/>
    <w:rsid w:val="005D1C9F"/>
    <w:rsid w:val="005D2FD4"/>
    <w:rsid w:val="005D3206"/>
    <w:rsid w:val="005D34CC"/>
    <w:rsid w:val="005D3F93"/>
    <w:rsid w:val="005D44C6"/>
    <w:rsid w:val="005D521C"/>
    <w:rsid w:val="005D637E"/>
    <w:rsid w:val="005D68CE"/>
    <w:rsid w:val="005D7A3D"/>
    <w:rsid w:val="005E0B75"/>
    <w:rsid w:val="005E0E7C"/>
    <w:rsid w:val="005E2779"/>
    <w:rsid w:val="005E2BFC"/>
    <w:rsid w:val="005E31CC"/>
    <w:rsid w:val="005E40CD"/>
    <w:rsid w:val="005E68FF"/>
    <w:rsid w:val="005E7987"/>
    <w:rsid w:val="005F1121"/>
    <w:rsid w:val="005F1484"/>
    <w:rsid w:val="005F25D4"/>
    <w:rsid w:val="005F56C6"/>
    <w:rsid w:val="00600AD2"/>
    <w:rsid w:val="006012B8"/>
    <w:rsid w:val="006039B4"/>
    <w:rsid w:val="00604CCA"/>
    <w:rsid w:val="00604E0D"/>
    <w:rsid w:val="00605006"/>
    <w:rsid w:val="00605EE5"/>
    <w:rsid w:val="00606C9B"/>
    <w:rsid w:val="00607DE4"/>
    <w:rsid w:val="00610289"/>
    <w:rsid w:val="00610604"/>
    <w:rsid w:val="00610B1C"/>
    <w:rsid w:val="00610BAA"/>
    <w:rsid w:val="006112D7"/>
    <w:rsid w:val="00611673"/>
    <w:rsid w:val="00611F5A"/>
    <w:rsid w:val="0061225F"/>
    <w:rsid w:val="006130A7"/>
    <w:rsid w:val="00613AE3"/>
    <w:rsid w:val="006142D7"/>
    <w:rsid w:val="00614790"/>
    <w:rsid w:val="0061495F"/>
    <w:rsid w:val="0061508C"/>
    <w:rsid w:val="00615240"/>
    <w:rsid w:val="0061540F"/>
    <w:rsid w:val="00615E65"/>
    <w:rsid w:val="006162EB"/>
    <w:rsid w:val="00616780"/>
    <w:rsid w:val="00616BCA"/>
    <w:rsid w:val="00617298"/>
    <w:rsid w:val="006175FC"/>
    <w:rsid w:val="0061781C"/>
    <w:rsid w:val="00617954"/>
    <w:rsid w:val="00620D1F"/>
    <w:rsid w:val="00624419"/>
    <w:rsid w:val="00624C0D"/>
    <w:rsid w:val="00624EB7"/>
    <w:rsid w:val="00625DC8"/>
    <w:rsid w:val="006305F4"/>
    <w:rsid w:val="0063085C"/>
    <w:rsid w:val="00631227"/>
    <w:rsid w:val="00631286"/>
    <w:rsid w:val="00632690"/>
    <w:rsid w:val="00632A05"/>
    <w:rsid w:val="00632F4A"/>
    <w:rsid w:val="006331D6"/>
    <w:rsid w:val="0063345D"/>
    <w:rsid w:val="00633640"/>
    <w:rsid w:val="00634A0D"/>
    <w:rsid w:val="00634B73"/>
    <w:rsid w:val="006351DC"/>
    <w:rsid w:val="00635996"/>
    <w:rsid w:val="006371D5"/>
    <w:rsid w:val="00643737"/>
    <w:rsid w:val="006442E1"/>
    <w:rsid w:val="0064592E"/>
    <w:rsid w:val="00645DA8"/>
    <w:rsid w:val="0065018D"/>
    <w:rsid w:val="006519E5"/>
    <w:rsid w:val="00651C97"/>
    <w:rsid w:val="00651D00"/>
    <w:rsid w:val="00652A61"/>
    <w:rsid w:val="00652CA0"/>
    <w:rsid w:val="0065472C"/>
    <w:rsid w:val="00655289"/>
    <w:rsid w:val="00655BC5"/>
    <w:rsid w:val="00657417"/>
    <w:rsid w:val="00657F3B"/>
    <w:rsid w:val="00660450"/>
    <w:rsid w:val="00660AB9"/>
    <w:rsid w:val="00660C35"/>
    <w:rsid w:val="00661B94"/>
    <w:rsid w:val="00661E20"/>
    <w:rsid w:val="00662173"/>
    <w:rsid w:val="00662CD4"/>
    <w:rsid w:val="00663311"/>
    <w:rsid w:val="00663B19"/>
    <w:rsid w:val="0066403F"/>
    <w:rsid w:val="00664202"/>
    <w:rsid w:val="00664419"/>
    <w:rsid w:val="006650FE"/>
    <w:rsid w:val="0066516D"/>
    <w:rsid w:val="00667575"/>
    <w:rsid w:val="00667CAF"/>
    <w:rsid w:val="006703C7"/>
    <w:rsid w:val="00671891"/>
    <w:rsid w:val="00671B24"/>
    <w:rsid w:val="00672109"/>
    <w:rsid w:val="00673A2B"/>
    <w:rsid w:val="00673A3F"/>
    <w:rsid w:val="0067619F"/>
    <w:rsid w:val="00676497"/>
    <w:rsid w:val="00676BE6"/>
    <w:rsid w:val="00676FB1"/>
    <w:rsid w:val="00680075"/>
    <w:rsid w:val="006812E7"/>
    <w:rsid w:val="0068199A"/>
    <w:rsid w:val="00682587"/>
    <w:rsid w:val="0068416D"/>
    <w:rsid w:val="0068467D"/>
    <w:rsid w:val="00685F6B"/>
    <w:rsid w:val="006914C9"/>
    <w:rsid w:val="00691E1A"/>
    <w:rsid w:val="00691F0F"/>
    <w:rsid w:val="006937FE"/>
    <w:rsid w:val="006938B1"/>
    <w:rsid w:val="006958E2"/>
    <w:rsid w:val="00695C31"/>
    <w:rsid w:val="00696451"/>
    <w:rsid w:val="00697638"/>
    <w:rsid w:val="00697CB8"/>
    <w:rsid w:val="006A16EA"/>
    <w:rsid w:val="006A18A4"/>
    <w:rsid w:val="006A2CEA"/>
    <w:rsid w:val="006A2EFD"/>
    <w:rsid w:val="006A32DE"/>
    <w:rsid w:val="006A6697"/>
    <w:rsid w:val="006B12F8"/>
    <w:rsid w:val="006B3146"/>
    <w:rsid w:val="006B4BCE"/>
    <w:rsid w:val="006B644F"/>
    <w:rsid w:val="006B6FAD"/>
    <w:rsid w:val="006B7D17"/>
    <w:rsid w:val="006C185F"/>
    <w:rsid w:val="006C2E1B"/>
    <w:rsid w:val="006C3669"/>
    <w:rsid w:val="006C3F0C"/>
    <w:rsid w:val="006C4532"/>
    <w:rsid w:val="006C4C2B"/>
    <w:rsid w:val="006C4F44"/>
    <w:rsid w:val="006C616D"/>
    <w:rsid w:val="006C6535"/>
    <w:rsid w:val="006C68D4"/>
    <w:rsid w:val="006C69CC"/>
    <w:rsid w:val="006C7EBD"/>
    <w:rsid w:val="006D44D3"/>
    <w:rsid w:val="006D5C78"/>
    <w:rsid w:val="006D5D12"/>
    <w:rsid w:val="006D6461"/>
    <w:rsid w:val="006D71A1"/>
    <w:rsid w:val="006D71B0"/>
    <w:rsid w:val="006D73BA"/>
    <w:rsid w:val="006E0A52"/>
    <w:rsid w:val="006E0A77"/>
    <w:rsid w:val="006E0BE0"/>
    <w:rsid w:val="006E23BC"/>
    <w:rsid w:val="006E33B8"/>
    <w:rsid w:val="006E36C2"/>
    <w:rsid w:val="006E4636"/>
    <w:rsid w:val="006E54B2"/>
    <w:rsid w:val="006E6A8D"/>
    <w:rsid w:val="006E7BCB"/>
    <w:rsid w:val="006E7BCE"/>
    <w:rsid w:val="006F08A6"/>
    <w:rsid w:val="006F128B"/>
    <w:rsid w:val="006F171C"/>
    <w:rsid w:val="006F1FBF"/>
    <w:rsid w:val="006F31F8"/>
    <w:rsid w:val="006F410E"/>
    <w:rsid w:val="006F4616"/>
    <w:rsid w:val="006F4E4E"/>
    <w:rsid w:val="006F5522"/>
    <w:rsid w:val="006F6AF3"/>
    <w:rsid w:val="006F707D"/>
    <w:rsid w:val="006F7194"/>
    <w:rsid w:val="00700A34"/>
    <w:rsid w:val="00701625"/>
    <w:rsid w:val="0070173F"/>
    <w:rsid w:val="00702455"/>
    <w:rsid w:val="00702926"/>
    <w:rsid w:val="00704D5A"/>
    <w:rsid w:val="007052B0"/>
    <w:rsid w:val="00705A05"/>
    <w:rsid w:val="00706078"/>
    <w:rsid w:val="007065A1"/>
    <w:rsid w:val="00706BB1"/>
    <w:rsid w:val="00706BDE"/>
    <w:rsid w:val="00710C14"/>
    <w:rsid w:val="00711536"/>
    <w:rsid w:val="007117B8"/>
    <w:rsid w:val="00712298"/>
    <w:rsid w:val="00712B11"/>
    <w:rsid w:val="00712CB0"/>
    <w:rsid w:val="00712FF1"/>
    <w:rsid w:val="0071638D"/>
    <w:rsid w:val="00720DB5"/>
    <w:rsid w:val="00722C0F"/>
    <w:rsid w:val="00723885"/>
    <w:rsid w:val="00724AF2"/>
    <w:rsid w:val="00724E01"/>
    <w:rsid w:val="00724E41"/>
    <w:rsid w:val="007254BE"/>
    <w:rsid w:val="00725F71"/>
    <w:rsid w:val="00725FD7"/>
    <w:rsid w:val="00727758"/>
    <w:rsid w:val="00727B7A"/>
    <w:rsid w:val="00730929"/>
    <w:rsid w:val="00730B8B"/>
    <w:rsid w:val="00731F23"/>
    <w:rsid w:val="007336C7"/>
    <w:rsid w:val="007344D9"/>
    <w:rsid w:val="00736CE5"/>
    <w:rsid w:val="007400D3"/>
    <w:rsid w:val="00740882"/>
    <w:rsid w:val="007420F6"/>
    <w:rsid w:val="007435B2"/>
    <w:rsid w:val="00744412"/>
    <w:rsid w:val="0074441C"/>
    <w:rsid w:val="00744A6C"/>
    <w:rsid w:val="00744C21"/>
    <w:rsid w:val="00745076"/>
    <w:rsid w:val="00745618"/>
    <w:rsid w:val="00747096"/>
    <w:rsid w:val="007471CB"/>
    <w:rsid w:val="00747941"/>
    <w:rsid w:val="0075047B"/>
    <w:rsid w:val="007521AD"/>
    <w:rsid w:val="0075355C"/>
    <w:rsid w:val="00755A2A"/>
    <w:rsid w:val="00755EB9"/>
    <w:rsid w:val="00756D7B"/>
    <w:rsid w:val="007601A2"/>
    <w:rsid w:val="0076042F"/>
    <w:rsid w:val="007604A4"/>
    <w:rsid w:val="00761A9E"/>
    <w:rsid w:val="00761B49"/>
    <w:rsid w:val="00761CF0"/>
    <w:rsid w:val="00762D09"/>
    <w:rsid w:val="00763D07"/>
    <w:rsid w:val="00764928"/>
    <w:rsid w:val="0076546F"/>
    <w:rsid w:val="0076620D"/>
    <w:rsid w:val="00766A65"/>
    <w:rsid w:val="00766E9D"/>
    <w:rsid w:val="00770027"/>
    <w:rsid w:val="00770989"/>
    <w:rsid w:val="00770EEA"/>
    <w:rsid w:val="0077285A"/>
    <w:rsid w:val="0077351C"/>
    <w:rsid w:val="00773EAA"/>
    <w:rsid w:val="00774381"/>
    <w:rsid w:val="00775330"/>
    <w:rsid w:val="0077681F"/>
    <w:rsid w:val="007772CE"/>
    <w:rsid w:val="00777BF1"/>
    <w:rsid w:val="00780B03"/>
    <w:rsid w:val="0078148E"/>
    <w:rsid w:val="00781DD1"/>
    <w:rsid w:val="007846E7"/>
    <w:rsid w:val="00784958"/>
    <w:rsid w:val="0078577C"/>
    <w:rsid w:val="00785BBB"/>
    <w:rsid w:val="007863C2"/>
    <w:rsid w:val="007873F6"/>
    <w:rsid w:val="007876C2"/>
    <w:rsid w:val="00787D15"/>
    <w:rsid w:val="00787E9D"/>
    <w:rsid w:val="00787EFB"/>
    <w:rsid w:val="00790900"/>
    <w:rsid w:val="00790D0E"/>
    <w:rsid w:val="00790E50"/>
    <w:rsid w:val="007910AC"/>
    <w:rsid w:val="0079121D"/>
    <w:rsid w:val="007912E5"/>
    <w:rsid w:val="00791773"/>
    <w:rsid w:val="007928E6"/>
    <w:rsid w:val="00792C0D"/>
    <w:rsid w:val="00792C24"/>
    <w:rsid w:val="00794498"/>
    <w:rsid w:val="00794C13"/>
    <w:rsid w:val="007950EA"/>
    <w:rsid w:val="00795312"/>
    <w:rsid w:val="0079559C"/>
    <w:rsid w:val="0079573C"/>
    <w:rsid w:val="0079707C"/>
    <w:rsid w:val="007A128F"/>
    <w:rsid w:val="007A14C6"/>
    <w:rsid w:val="007A17B3"/>
    <w:rsid w:val="007A28B9"/>
    <w:rsid w:val="007A3168"/>
    <w:rsid w:val="007A3736"/>
    <w:rsid w:val="007A44DC"/>
    <w:rsid w:val="007A5540"/>
    <w:rsid w:val="007A5AB1"/>
    <w:rsid w:val="007A71EE"/>
    <w:rsid w:val="007B0FB7"/>
    <w:rsid w:val="007B1920"/>
    <w:rsid w:val="007B1AD5"/>
    <w:rsid w:val="007B21A0"/>
    <w:rsid w:val="007B2719"/>
    <w:rsid w:val="007B3344"/>
    <w:rsid w:val="007B34C1"/>
    <w:rsid w:val="007B568F"/>
    <w:rsid w:val="007B5733"/>
    <w:rsid w:val="007B6031"/>
    <w:rsid w:val="007B6233"/>
    <w:rsid w:val="007B6815"/>
    <w:rsid w:val="007B7D4E"/>
    <w:rsid w:val="007C0B8F"/>
    <w:rsid w:val="007C110C"/>
    <w:rsid w:val="007C1160"/>
    <w:rsid w:val="007C1970"/>
    <w:rsid w:val="007C1C75"/>
    <w:rsid w:val="007C2A6C"/>
    <w:rsid w:val="007C3756"/>
    <w:rsid w:val="007C382B"/>
    <w:rsid w:val="007C3CAE"/>
    <w:rsid w:val="007C4EB7"/>
    <w:rsid w:val="007C55F3"/>
    <w:rsid w:val="007C599D"/>
    <w:rsid w:val="007C6BAC"/>
    <w:rsid w:val="007C73FD"/>
    <w:rsid w:val="007C7D3C"/>
    <w:rsid w:val="007D0076"/>
    <w:rsid w:val="007D1253"/>
    <w:rsid w:val="007D274B"/>
    <w:rsid w:val="007D30FD"/>
    <w:rsid w:val="007D3818"/>
    <w:rsid w:val="007D4567"/>
    <w:rsid w:val="007D5683"/>
    <w:rsid w:val="007D57AB"/>
    <w:rsid w:val="007D6687"/>
    <w:rsid w:val="007E014B"/>
    <w:rsid w:val="007E144A"/>
    <w:rsid w:val="007E15C6"/>
    <w:rsid w:val="007E1A5F"/>
    <w:rsid w:val="007E400A"/>
    <w:rsid w:val="007E4224"/>
    <w:rsid w:val="007E4393"/>
    <w:rsid w:val="007E43A6"/>
    <w:rsid w:val="007E4579"/>
    <w:rsid w:val="007E4847"/>
    <w:rsid w:val="007E4981"/>
    <w:rsid w:val="007E4B00"/>
    <w:rsid w:val="007E51A8"/>
    <w:rsid w:val="007E5784"/>
    <w:rsid w:val="007E6871"/>
    <w:rsid w:val="007E719A"/>
    <w:rsid w:val="007E746C"/>
    <w:rsid w:val="007F1C71"/>
    <w:rsid w:val="007F1CB8"/>
    <w:rsid w:val="007F1D8F"/>
    <w:rsid w:val="007F2851"/>
    <w:rsid w:val="007F2B18"/>
    <w:rsid w:val="007F311D"/>
    <w:rsid w:val="007F3FE1"/>
    <w:rsid w:val="007F40C5"/>
    <w:rsid w:val="007F41E4"/>
    <w:rsid w:val="007F5EE2"/>
    <w:rsid w:val="007F6080"/>
    <w:rsid w:val="007F782B"/>
    <w:rsid w:val="007F7948"/>
    <w:rsid w:val="007F7C77"/>
    <w:rsid w:val="00800D5B"/>
    <w:rsid w:val="00802304"/>
    <w:rsid w:val="0080233C"/>
    <w:rsid w:val="00802ADB"/>
    <w:rsid w:val="008047E2"/>
    <w:rsid w:val="00804D61"/>
    <w:rsid w:val="00804F84"/>
    <w:rsid w:val="00807A2C"/>
    <w:rsid w:val="00807FA9"/>
    <w:rsid w:val="008107EA"/>
    <w:rsid w:val="00810CBC"/>
    <w:rsid w:val="00811872"/>
    <w:rsid w:val="008128D6"/>
    <w:rsid w:val="00812B0A"/>
    <w:rsid w:val="00813B72"/>
    <w:rsid w:val="0081425C"/>
    <w:rsid w:val="008148C7"/>
    <w:rsid w:val="00814DAB"/>
    <w:rsid w:val="00814EF1"/>
    <w:rsid w:val="00815D20"/>
    <w:rsid w:val="0081692E"/>
    <w:rsid w:val="00820153"/>
    <w:rsid w:val="00820895"/>
    <w:rsid w:val="008215AC"/>
    <w:rsid w:val="00821743"/>
    <w:rsid w:val="008229C0"/>
    <w:rsid w:val="00822B0A"/>
    <w:rsid w:val="00822D1B"/>
    <w:rsid w:val="00823F4B"/>
    <w:rsid w:val="00824749"/>
    <w:rsid w:val="00824963"/>
    <w:rsid w:val="00825318"/>
    <w:rsid w:val="00826B9C"/>
    <w:rsid w:val="008270D3"/>
    <w:rsid w:val="00827A58"/>
    <w:rsid w:val="008312EB"/>
    <w:rsid w:val="0083206F"/>
    <w:rsid w:val="008323E0"/>
    <w:rsid w:val="008340D4"/>
    <w:rsid w:val="0083424B"/>
    <w:rsid w:val="0083487D"/>
    <w:rsid w:val="00835A4B"/>
    <w:rsid w:val="00835AA5"/>
    <w:rsid w:val="00835CF0"/>
    <w:rsid w:val="00836C0F"/>
    <w:rsid w:val="0083710D"/>
    <w:rsid w:val="00840431"/>
    <w:rsid w:val="0084098A"/>
    <w:rsid w:val="00840C0D"/>
    <w:rsid w:val="00841140"/>
    <w:rsid w:val="008421E0"/>
    <w:rsid w:val="00842A91"/>
    <w:rsid w:val="0084491E"/>
    <w:rsid w:val="00846277"/>
    <w:rsid w:val="008462B4"/>
    <w:rsid w:val="008464C8"/>
    <w:rsid w:val="00846BEA"/>
    <w:rsid w:val="00847CF4"/>
    <w:rsid w:val="00851014"/>
    <w:rsid w:val="00852827"/>
    <w:rsid w:val="00854214"/>
    <w:rsid w:val="0085452F"/>
    <w:rsid w:val="00854A8B"/>
    <w:rsid w:val="00855641"/>
    <w:rsid w:val="00855A11"/>
    <w:rsid w:val="0085741D"/>
    <w:rsid w:val="0086012E"/>
    <w:rsid w:val="00860304"/>
    <w:rsid w:val="008603FE"/>
    <w:rsid w:val="00861001"/>
    <w:rsid w:val="00861B6D"/>
    <w:rsid w:val="00864407"/>
    <w:rsid w:val="00865AE6"/>
    <w:rsid w:val="00865BB3"/>
    <w:rsid w:val="00866EEB"/>
    <w:rsid w:val="0087159E"/>
    <w:rsid w:val="00871D77"/>
    <w:rsid w:val="00872E6F"/>
    <w:rsid w:val="00873F61"/>
    <w:rsid w:val="0087486B"/>
    <w:rsid w:val="00874D00"/>
    <w:rsid w:val="008770A9"/>
    <w:rsid w:val="00877BF4"/>
    <w:rsid w:val="00880180"/>
    <w:rsid w:val="00880EEE"/>
    <w:rsid w:val="00881663"/>
    <w:rsid w:val="00882D5D"/>
    <w:rsid w:val="00883EDB"/>
    <w:rsid w:val="00884E69"/>
    <w:rsid w:val="008860D6"/>
    <w:rsid w:val="00886552"/>
    <w:rsid w:val="0088739B"/>
    <w:rsid w:val="00890A72"/>
    <w:rsid w:val="00890EF3"/>
    <w:rsid w:val="00890F59"/>
    <w:rsid w:val="0089197F"/>
    <w:rsid w:val="008925B3"/>
    <w:rsid w:val="0089301C"/>
    <w:rsid w:val="00893251"/>
    <w:rsid w:val="00893370"/>
    <w:rsid w:val="0089370D"/>
    <w:rsid w:val="00893715"/>
    <w:rsid w:val="008948DB"/>
    <w:rsid w:val="00894D09"/>
    <w:rsid w:val="00895199"/>
    <w:rsid w:val="00896A8F"/>
    <w:rsid w:val="0089711D"/>
    <w:rsid w:val="00897B9F"/>
    <w:rsid w:val="008A0A26"/>
    <w:rsid w:val="008A2188"/>
    <w:rsid w:val="008A24D3"/>
    <w:rsid w:val="008A2BB9"/>
    <w:rsid w:val="008A323A"/>
    <w:rsid w:val="008A3BFC"/>
    <w:rsid w:val="008A3E5A"/>
    <w:rsid w:val="008A4443"/>
    <w:rsid w:val="008A4D3B"/>
    <w:rsid w:val="008A574F"/>
    <w:rsid w:val="008A5A7B"/>
    <w:rsid w:val="008A6AC6"/>
    <w:rsid w:val="008B00CD"/>
    <w:rsid w:val="008B18BC"/>
    <w:rsid w:val="008B1A21"/>
    <w:rsid w:val="008B2F5B"/>
    <w:rsid w:val="008B3527"/>
    <w:rsid w:val="008B41FD"/>
    <w:rsid w:val="008B45F9"/>
    <w:rsid w:val="008B4962"/>
    <w:rsid w:val="008B4AE5"/>
    <w:rsid w:val="008B4F41"/>
    <w:rsid w:val="008B5DAA"/>
    <w:rsid w:val="008B6ED2"/>
    <w:rsid w:val="008B7C39"/>
    <w:rsid w:val="008C11FE"/>
    <w:rsid w:val="008C2162"/>
    <w:rsid w:val="008C2374"/>
    <w:rsid w:val="008C2987"/>
    <w:rsid w:val="008C36D9"/>
    <w:rsid w:val="008C4265"/>
    <w:rsid w:val="008C57B1"/>
    <w:rsid w:val="008C58FC"/>
    <w:rsid w:val="008C5EBF"/>
    <w:rsid w:val="008C671B"/>
    <w:rsid w:val="008C7A10"/>
    <w:rsid w:val="008C7AAE"/>
    <w:rsid w:val="008C7F4B"/>
    <w:rsid w:val="008D00AD"/>
    <w:rsid w:val="008D01FC"/>
    <w:rsid w:val="008D1A49"/>
    <w:rsid w:val="008D1AED"/>
    <w:rsid w:val="008D25E0"/>
    <w:rsid w:val="008D3412"/>
    <w:rsid w:val="008D39E2"/>
    <w:rsid w:val="008D64C6"/>
    <w:rsid w:val="008D65CE"/>
    <w:rsid w:val="008D6D58"/>
    <w:rsid w:val="008E0735"/>
    <w:rsid w:val="008E32A7"/>
    <w:rsid w:val="008E43E5"/>
    <w:rsid w:val="008E5EBA"/>
    <w:rsid w:val="008E74D9"/>
    <w:rsid w:val="008F1834"/>
    <w:rsid w:val="008F1CD9"/>
    <w:rsid w:val="008F2C22"/>
    <w:rsid w:val="008F3EB2"/>
    <w:rsid w:val="008F4FEC"/>
    <w:rsid w:val="008F58C6"/>
    <w:rsid w:val="008F7696"/>
    <w:rsid w:val="008F7A81"/>
    <w:rsid w:val="008F7C61"/>
    <w:rsid w:val="009021C5"/>
    <w:rsid w:val="009022E1"/>
    <w:rsid w:val="00903494"/>
    <w:rsid w:val="00903E0B"/>
    <w:rsid w:val="009040CB"/>
    <w:rsid w:val="009057A8"/>
    <w:rsid w:val="00905A95"/>
    <w:rsid w:val="0090621F"/>
    <w:rsid w:val="009062C5"/>
    <w:rsid w:val="009077D7"/>
    <w:rsid w:val="009077E2"/>
    <w:rsid w:val="00910867"/>
    <w:rsid w:val="00910A28"/>
    <w:rsid w:val="00915074"/>
    <w:rsid w:val="00917003"/>
    <w:rsid w:val="009174A3"/>
    <w:rsid w:val="009176F0"/>
    <w:rsid w:val="00917CC4"/>
    <w:rsid w:val="00920E4B"/>
    <w:rsid w:val="00921023"/>
    <w:rsid w:val="00921A22"/>
    <w:rsid w:val="0092285A"/>
    <w:rsid w:val="00923EDF"/>
    <w:rsid w:val="00924B5D"/>
    <w:rsid w:val="009253A0"/>
    <w:rsid w:val="009263C4"/>
    <w:rsid w:val="00926E00"/>
    <w:rsid w:val="009279AE"/>
    <w:rsid w:val="00930710"/>
    <w:rsid w:val="0093100E"/>
    <w:rsid w:val="00931A9D"/>
    <w:rsid w:val="009376C8"/>
    <w:rsid w:val="00937C13"/>
    <w:rsid w:val="00937D42"/>
    <w:rsid w:val="00940123"/>
    <w:rsid w:val="009403DA"/>
    <w:rsid w:val="00941763"/>
    <w:rsid w:val="00942F61"/>
    <w:rsid w:val="009434EC"/>
    <w:rsid w:val="00943D20"/>
    <w:rsid w:val="00943D76"/>
    <w:rsid w:val="0094425C"/>
    <w:rsid w:val="0094495F"/>
    <w:rsid w:val="009455D4"/>
    <w:rsid w:val="009458A4"/>
    <w:rsid w:val="00946D30"/>
    <w:rsid w:val="00947416"/>
    <w:rsid w:val="00950E7B"/>
    <w:rsid w:val="00951B7B"/>
    <w:rsid w:val="00952CE4"/>
    <w:rsid w:val="00952F75"/>
    <w:rsid w:val="00952FE7"/>
    <w:rsid w:val="00953682"/>
    <w:rsid w:val="00953E9B"/>
    <w:rsid w:val="00953EFD"/>
    <w:rsid w:val="00953FD8"/>
    <w:rsid w:val="009541D9"/>
    <w:rsid w:val="00954B1E"/>
    <w:rsid w:val="0095608D"/>
    <w:rsid w:val="009566E7"/>
    <w:rsid w:val="00956973"/>
    <w:rsid w:val="00957193"/>
    <w:rsid w:val="00957E4F"/>
    <w:rsid w:val="0096009E"/>
    <w:rsid w:val="0096023B"/>
    <w:rsid w:val="0096072B"/>
    <w:rsid w:val="00961C4F"/>
    <w:rsid w:val="00962005"/>
    <w:rsid w:val="00965240"/>
    <w:rsid w:val="009653B3"/>
    <w:rsid w:val="00965ED5"/>
    <w:rsid w:val="00966411"/>
    <w:rsid w:val="00966988"/>
    <w:rsid w:val="00966C79"/>
    <w:rsid w:val="0096744E"/>
    <w:rsid w:val="009705AD"/>
    <w:rsid w:val="00970AD3"/>
    <w:rsid w:val="009710F7"/>
    <w:rsid w:val="0097153D"/>
    <w:rsid w:val="00972992"/>
    <w:rsid w:val="00973314"/>
    <w:rsid w:val="00973FBD"/>
    <w:rsid w:val="00975479"/>
    <w:rsid w:val="00976168"/>
    <w:rsid w:val="0097734E"/>
    <w:rsid w:val="009778E7"/>
    <w:rsid w:val="00977F4D"/>
    <w:rsid w:val="0098023F"/>
    <w:rsid w:val="00980273"/>
    <w:rsid w:val="00980459"/>
    <w:rsid w:val="00980AD2"/>
    <w:rsid w:val="00981080"/>
    <w:rsid w:val="009826EC"/>
    <w:rsid w:val="00982AE1"/>
    <w:rsid w:val="00983893"/>
    <w:rsid w:val="00985BAE"/>
    <w:rsid w:val="009865C9"/>
    <w:rsid w:val="00986668"/>
    <w:rsid w:val="009866E0"/>
    <w:rsid w:val="00986976"/>
    <w:rsid w:val="00986A49"/>
    <w:rsid w:val="00986ACE"/>
    <w:rsid w:val="00987162"/>
    <w:rsid w:val="009925CD"/>
    <w:rsid w:val="00992884"/>
    <w:rsid w:val="009939EE"/>
    <w:rsid w:val="009943A3"/>
    <w:rsid w:val="00994B94"/>
    <w:rsid w:val="00995186"/>
    <w:rsid w:val="009953D2"/>
    <w:rsid w:val="009956E7"/>
    <w:rsid w:val="00995F45"/>
    <w:rsid w:val="00995FCB"/>
    <w:rsid w:val="00996043"/>
    <w:rsid w:val="00997A0A"/>
    <w:rsid w:val="00997E6A"/>
    <w:rsid w:val="00997EC9"/>
    <w:rsid w:val="009A13E8"/>
    <w:rsid w:val="009A1CB6"/>
    <w:rsid w:val="009A1EBE"/>
    <w:rsid w:val="009A2883"/>
    <w:rsid w:val="009A33DA"/>
    <w:rsid w:val="009A35AF"/>
    <w:rsid w:val="009A3999"/>
    <w:rsid w:val="009A3D3D"/>
    <w:rsid w:val="009A5EDA"/>
    <w:rsid w:val="009A6D0F"/>
    <w:rsid w:val="009A782F"/>
    <w:rsid w:val="009A7893"/>
    <w:rsid w:val="009B02C0"/>
    <w:rsid w:val="009B0A17"/>
    <w:rsid w:val="009B1628"/>
    <w:rsid w:val="009B2514"/>
    <w:rsid w:val="009B4761"/>
    <w:rsid w:val="009B4F0B"/>
    <w:rsid w:val="009B5253"/>
    <w:rsid w:val="009B56CE"/>
    <w:rsid w:val="009B633F"/>
    <w:rsid w:val="009B6601"/>
    <w:rsid w:val="009B68F0"/>
    <w:rsid w:val="009B691E"/>
    <w:rsid w:val="009B6EB1"/>
    <w:rsid w:val="009B7086"/>
    <w:rsid w:val="009B7876"/>
    <w:rsid w:val="009B7F9C"/>
    <w:rsid w:val="009C0222"/>
    <w:rsid w:val="009C0C26"/>
    <w:rsid w:val="009C0EE0"/>
    <w:rsid w:val="009C1207"/>
    <w:rsid w:val="009C2252"/>
    <w:rsid w:val="009C3A11"/>
    <w:rsid w:val="009C43C4"/>
    <w:rsid w:val="009C4874"/>
    <w:rsid w:val="009C554A"/>
    <w:rsid w:val="009C576C"/>
    <w:rsid w:val="009C6241"/>
    <w:rsid w:val="009C6ED7"/>
    <w:rsid w:val="009D306A"/>
    <w:rsid w:val="009D3C4B"/>
    <w:rsid w:val="009D3FCC"/>
    <w:rsid w:val="009D3FE4"/>
    <w:rsid w:val="009D4104"/>
    <w:rsid w:val="009D6067"/>
    <w:rsid w:val="009D6B08"/>
    <w:rsid w:val="009D7D2C"/>
    <w:rsid w:val="009E08B6"/>
    <w:rsid w:val="009E343F"/>
    <w:rsid w:val="009E3808"/>
    <w:rsid w:val="009E39E2"/>
    <w:rsid w:val="009E4169"/>
    <w:rsid w:val="009E4453"/>
    <w:rsid w:val="009E5447"/>
    <w:rsid w:val="009E6C21"/>
    <w:rsid w:val="009E6E11"/>
    <w:rsid w:val="009F306E"/>
    <w:rsid w:val="009F38B9"/>
    <w:rsid w:val="009F3DD2"/>
    <w:rsid w:val="009F4978"/>
    <w:rsid w:val="009F6D3A"/>
    <w:rsid w:val="009F6F1B"/>
    <w:rsid w:val="009F6F1D"/>
    <w:rsid w:val="009F7EF9"/>
    <w:rsid w:val="00A00395"/>
    <w:rsid w:val="00A02750"/>
    <w:rsid w:val="00A028C3"/>
    <w:rsid w:val="00A03944"/>
    <w:rsid w:val="00A039F2"/>
    <w:rsid w:val="00A042BC"/>
    <w:rsid w:val="00A055DB"/>
    <w:rsid w:val="00A05C7F"/>
    <w:rsid w:val="00A05CC1"/>
    <w:rsid w:val="00A062DC"/>
    <w:rsid w:val="00A064BD"/>
    <w:rsid w:val="00A11DEA"/>
    <w:rsid w:val="00A11E9B"/>
    <w:rsid w:val="00A12859"/>
    <w:rsid w:val="00A129F8"/>
    <w:rsid w:val="00A12A95"/>
    <w:rsid w:val="00A13105"/>
    <w:rsid w:val="00A13415"/>
    <w:rsid w:val="00A13A67"/>
    <w:rsid w:val="00A13A81"/>
    <w:rsid w:val="00A14799"/>
    <w:rsid w:val="00A14936"/>
    <w:rsid w:val="00A14C7B"/>
    <w:rsid w:val="00A156D8"/>
    <w:rsid w:val="00A1678A"/>
    <w:rsid w:val="00A16AEF"/>
    <w:rsid w:val="00A16D47"/>
    <w:rsid w:val="00A17BD1"/>
    <w:rsid w:val="00A20148"/>
    <w:rsid w:val="00A2155D"/>
    <w:rsid w:val="00A21B48"/>
    <w:rsid w:val="00A22033"/>
    <w:rsid w:val="00A2248F"/>
    <w:rsid w:val="00A22DF4"/>
    <w:rsid w:val="00A244B0"/>
    <w:rsid w:val="00A2471E"/>
    <w:rsid w:val="00A25D9F"/>
    <w:rsid w:val="00A302B8"/>
    <w:rsid w:val="00A30333"/>
    <w:rsid w:val="00A30448"/>
    <w:rsid w:val="00A31074"/>
    <w:rsid w:val="00A314FB"/>
    <w:rsid w:val="00A31855"/>
    <w:rsid w:val="00A31C28"/>
    <w:rsid w:val="00A32C25"/>
    <w:rsid w:val="00A339EB"/>
    <w:rsid w:val="00A3533C"/>
    <w:rsid w:val="00A3553D"/>
    <w:rsid w:val="00A3684C"/>
    <w:rsid w:val="00A36BEF"/>
    <w:rsid w:val="00A37A51"/>
    <w:rsid w:val="00A37ACD"/>
    <w:rsid w:val="00A40602"/>
    <w:rsid w:val="00A406D9"/>
    <w:rsid w:val="00A4075C"/>
    <w:rsid w:val="00A41B95"/>
    <w:rsid w:val="00A42575"/>
    <w:rsid w:val="00A427B7"/>
    <w:rsid w:val="00A42A4E"/>
    <w:rsid w:val="00A42CC4"/>
    <w:rsid w:val="00A43021"/>
    <w:rsid w:val="00A44B53"/>
    <w:rsid w:val="00A44C4A"/>
    <w:rsid w:val="00A455E6"/>
    <w:rsid w:val="00A456E3"/>
    <w:rsid w:val="00A45CEA"/>
    <w:rsid w:val="00A45E84"/>
    <w:rsid w:val="00A46493"/>
    <w:rsid w:val="00A4652F"/>
    <w:rsid w:val="00A504FB"/>
    <w:rsid w:val="00A50691"/>
    <w:rsid w:val="00A53289"/>
    <w:rsid w:val="00A532BB"/>
    <w:rsid w:val="00A54429"/>
    <w:rsid w:val="00A5502F"/>
    <w:rsid w:val="00A55C60"/>
    <w:rsid w:val="00A569BF"/>
    <w:rsid w:val="00A57E74"/>
    <w:rsid w:val="00A6321E"/>
    <w:rsid w:val="00A63630"/>
    <w:rsid w:val="00A648BD"/>
    <w:rsid w:val="00A65412"/>
    <w:rsid w:val="00A657A5"/>
    <w:rsid w:val="00A65FD9"/>
    <w:rsid w:val="00A663D7"/>
    <w:rsid w:val="00A66591"/>
    <w:rsid w:val="00A66DDE"/>
    <w:rsid w:val="00A67235"/>
    <w:rsid w:val="00A67B84"/>
    <w:rsid w:val="00A67D4C"/>
    <w:rsid w:val="00A74CB0"/>
    <w:rsid w:val="00A75F86"/>
    <w:rsid w:val="00A76A49"/>
    <w:rsid w:val="00A77799"/>
    <w:rsid w:val="00A81E2B"/>
    <w:rsid w:val="00A81ECC"/>
    <w:rsid w:val="00A82784"/>
    <w:rsid w:val="00A827DC"/>
    <w:rsid w:val="00A82F84"/>
    <w:rsid w:val="00A83DD0"/>
    <w:rsid w:val="00A8444A"/>
    <w:rsid w:val="00A8481F"/>
    <w:rsid w:val="00A851A8"/>
    <w:rsid w:val="00A85CFF"/>
    <w:rsid w:val="00A86A94"/>
    <w:rsid w:val="00A8748B"/>
    <w:rsid w:val="00A876BB"/>
    <w:rsid w:val="00A87FFD"/>
    <w:rsid w:val="00A90016"/>
    <w:rsid w:val="00A90611"/>
    <w:rsid w:val="00A9129F"/>
    <w:rsid w:val="00A913A4"/>
    <w:rsid w:val="00A9209C"/>
    <w:rsid w:val="00A93512"/>
    <w:rsid w:val="00A9355C"/>
    <w:rsid w:val="00A93DA3"/>
    <w:rsid w:val="00A94439"/>
    <w:rsid w:val="00A946FF"/>
    <w:rsid w:val="00A9493F"/>
    <w:rsid w:val="00A94A9D"/>
    <w:rsid w:val="00A950AE"/>
    <w:rsid w:val="00A950F6"/>
    <w:rsid w:val="00A955D1"/>
    <w:rsid w:val="00A958BD"/>
    <w:rsid w:val="00A95A82"/>
    <w:rsid w:val="00A9627D"/>
    <w:rsid w:val="00A97A72"/>
    <w:rsid w:val="00AA02B2"/>
    <w:rsid w:val="00AA0CB2"/>
    <w:rsid w:val="00AA0DED"/>
    <w:rsid w:val="00AA1C4D"/>
    <w:rsid w:val="00AA1CF1"/>
    <w:rsid w:val="00AA380A"/>
    <w:rsid w:val="00AA3E39"/>
    <w:rsid w:val="00AA55C2"/>
    <w:rsid w:val="00AA6DF7"/>
    <w:rsid w:val="00AA7ED9"/>
    <w:rsid w:val="00AB0163"/>
    <w:rsid w:val="00AB03A0"/>
    <w:rsid w:val="00AB0F63"/>
    <w:rsid w:val="00AB11A6"/>
    <w:rsid w:val="00AB137D"/>
    <w:rsid w:val="00AB18FA"/>
    <w:rsid w:val="00AB4453"/>
    <w:rsid w:val="00AB47C0"/>
    <w:rsid w:val="00AB4DC8"/>
    <w:rsid w:val="00AB7EC2"/>
    <w:rsid w:val="00AB7EDF"/>
    <w:rsid w:val="00AC155E"/>
    <w:rsid w:val="00AC1785"/>
    <w:rsid w:val="00AC24A1"/>
    <w:rsid w:val="00AC2B98"/>
    <w:rsid w:val="00AC319F"/>
    <w:rsid w:val="00AC3941"/>
    <w:rsid w:val="00AC39D0"/>
    <w:rsid w:val="00AC4045"/>
    <w:rsid w:val="00AC5149"/>
    <w:rsid w:val="00AC542B"/>
    <w:rsid w:val="00AC5833"/>
    <w:rsid w:val="00AC6578"/>
    <w:rsid w:val="00AC6625"/>
    <w:rsid w:val="00AC7094"/>
    <w:rsid w:val="00AD08E3"/>
    <w:rsid w:val="00AD0A66"/>
    <w:rsid w:val="00AD1261"/>
    <w:rsid w:val="00AD13AA"/>
    <w:rsid w:val="00AD1483"/>
    <w:rsid w:val="00AD18D7"/>
    <w:rsid w:val="00AD1EA0"/>
    <w:rsid w:val="00AD20A8"/>
    <w:rsid w:val="00AD2302"/>
    <w:rsid w:val="00AD2E51"/>
    <w:rsid w:val="00AD3EE4"/>
    <w:rsid w:val="00AD65C0"/>
    <w:rsid w:val="00AD6BAF"/>
    <w:rsid w:val="00AD73B7"/>
    <w:rsid w:val="00AD7A6A"/>
    <w:rsid w:val="00AD7D01"/>
    <w:rsid w:val="00AE01A2"/>
    <w:rsid w:val="00AE07E2"/>
    <w:rsid w:val="00AE0C68"/>
    <w:rsid w:val="00AE366C"/>
    <w:rsid w:val="00AE3DCF"/>
    <w:rsid w:val="00AE3ED4"/>
    <w:rsid w:val="00AE430E"/>
    <w:rsid w:val="00AE54C9"/>
    <w:rsid w:val="00AE7112"/>
    <w:rsid w:val="00AF0381"/>
    <w:rsid w:val="00AF0802"/>
    <w:rsid w:val="00AF22A8"/>
    <w:rsid w:val="00AF266A"/>
    <w:rsid w:val="00AF3A02"/>
    <w:rsid w:val="00AF3A36"/>
    <w:rsid w:val="00AF3ADB"/>
    <w:rsid w:val="00AF582D"/>
    <w:rsid w:val="00AF5C61"/>
    <w:rsid w:val="00AF6E21"/>
    <w:rsid w:val="00AF709E"/>
    <w:rsid w:val="00AF7118"/>
    <w:rsid w:val="00AF7658"/>
    <w:rsid w:val="00AF7A4B"/>
    <w:rsid w:val="00AF7D26"/>
    <w:rsid w:val="00AF7F36"/>
    <w:rsid w:val="00B0075C"/>
    <w:rsid w:val="00B00C6C"/>
    <w:rsid w:val="00B030F4"/>
    <w:rsid w:val="00B0325A"/>
    <w:rsid w:val="00B03798"/>
    <w:rsid w:val="00B0391A"/>
    <w:rsid w:val="00B040F0"/>
    <w:rsid w:val="00B04F8C"/>
    <w:rsid w:val="00B05956"/>
    <w:rsid w:val="00B1092B"/>
    <w:rsid w:val="00B1327E"/>
    <w:rsid w:val="00B1339D"/>
    <w:rsid w:val="00B13F3B"/>
    <w:rsid w:val="00B15272"/>
    <w:rsid w:val="00B15354"/>
    <w:rsid w:val="00B17097"/>
    <w:rsid w:val="00B170D8"/>
    <w:rsid w:val="00B2209C"/>
    <w:rsid w:val="00B22255"/>
    <w:rsid w:val="00B224BB"/>
    <w:rsid w:val="00B22871"/>
    <w:rsid w:val="00B22C89"/>
    <w:rsid w:val="00B2506D"/>
    <w:rsid w:val="00B2520E"/>
    <w:rsid w:val="00B2576A"/>
    <w:rsid w:val="00B26BC4"/>
    <w:rsid w:val="00B278C3"/>
    <w:rsid w:val="00B27AB0"/>
    <w:rsid w:val="00B310EE"/>
    <w:rsid w:val="00B318CE"/>
    <w:rsid w:val="00B32EB7"/>
    <w:rsid w:val="00B3392A"/>
    <w:rsid w:val="00B33E5C"/>
    <w:rsid w:val="00B3549C"/>
    <w:rsid w:val="00B36082"/>
    <w:rsid w:val="00B3647B"/>
    <w:rsid w:val="00B36F35"/>
    <w:rsid w:val="00B37D1A"/>
    <w:rsid w:val="00B40FB4"/>
    <w:rsid w:val="00B42126"/>
    <w:rsid w:val="00B44EFA"/>
    <w:rsid w:val="00B4595E"/>
    <w:rsid w:val="00B46CFF"/>
    <w:rsid w:val="00B46E45"/>
    <w:rsid w:val="00B46E9B"/>
    <w:rsid w:val="00B476FD"/>
    <w:rsid w:val="00B47869"/>
    <w:rsid w:val="00B50089"/>
    <w:rsid w:val="00B50B95"/>
    <w:rsid w:val="00B511EE"/>
    <w:rsid w:val="00B511FF"/>
    <w:rsid w:val="00B512D6"/>
    <w:rsid w:val="00B51FE8"/>
    <w:rsid w:val="00B53864"/>
    <w:rsid w:val="00B53EB5"/>
    <w:rsid w:val="00B5414E"/>
    <w:rsid w:val="00B568E4"/>
    <w:rsid w:val="00B56DAD"/>
    <w:rsid w:val="00B62650"/>
    <w:rsid w:val="00B649EF"/>
    <w:rsid w:val="00B65E62"/>
    <w:rsid w:val="00B6693F"/>
    <w:rsid w:val="00B669D7"/>
    <w:rsid w:val="00B70B6D"/>
    <w:rsid w:val="00B730C8"/>
    <w:rsid w:val="00B73514"/>
    <w:rsid w:val="00B74643"/>
    <w:rsid w:val="00B747D4"/>
    <w:rsid w:val="00B7662A"/>
    <w:rsid w:val="00B769C8"/>
    <w:rsid w:val="00B76BC3"/>
    <w:rsid w:val="00B76DC3"/>
    <w:rsid w:val="00B779F4"/>
    <w:rsid w:val="00B77B29"/>
    <w:rsid w:val="00B77C2F"/>
    <w:rsid w:val="00B8026B"/>
    <w:rsid w:val="00B81106"/>
    <w:rsid w:val="00B82905"/>
    <w:rsid w:val="00B82F64"/>
    <w:rsid w:val="00B833B3"/>
    <w:rsid w:val="00B834D2"/>
    <w:rsid w:val="00B8449E"/>
    <w:rsid w:val="00B84D7E"/>
    <w:rsid w:val="00B852CB"/>
    <w:rsid w:val="00B8545C"/>
    <w:rsid w:val="00B90AB7"/>
    <w:rsid w:val="00B913F2"/>
    <w:rsid w:val="00B9322F"/>
    <w:rsid w:val="00B9371E"/>
    <w:rsid w:val="00B9429B"/>
    <w:rsid w:val="00B94887"/>
    <w:rsid w:val="00B95AFE"/>
    <w:rsid w:val="00B96887"/>
    <w:rsid w:val="00B96E21"/>
    <w:rsid w:val="00B96FF7"/>
    <w:rsid w:val="00B97018"/>
    <w:rsid w:val="00BA010D"/>
    <w:rsid w:val="00BA0ECC"/>
    <w:rsid w:val="00BA21BF"/>
    <w:rsid w:val="00BA29A9"/>
    <w:rsid w:val="00BA3820"/>
    <w:rsid w:val="00BA3D58"/>
    <w:rsid w:val="00BA3F57"/>
    <w:rsid w:val="00BA4FD5"/>
    <w:rsid w:val="00BA57DA"/>
    <w:rsid w:val="00BA6003"/>
    <w:rsid w:val="00BA6724"/>
    <w:rsid w:val="00BA6E4B"/>
    <w:rsid w:val="00BA757B"/>
    <w:rsid w:val="00BA7688"/>
    <w:rsid w:val="00BA7DF8"/>
    <w:rsid w:val="00BB004B"/>
    <w:rsid w:val="00BB1120"/>
    <w:rsid w:val="00BB1A30"/>
    <w:rsid w:val="00BB2B1B"/>
    <w:rsid w:val="00BB2F15"/>
    <w:rsid w:val="00BB3CD8"/>
    <w:rsid w:val="00BB4FDF"/>
    <w:rsid w:val="00BB711C"/>
    <w:rsid w:val="00BC0BF0"/>
    <w:rsid w:val="00BC12C5"/>
    <w:rsid w:val="00BC171B"/>
    <w:rsid w:val="00BC1A84"/>
    <w:rsid w:val="00BC33C6"/>
    <w:rsid w:val="00BC3609"/>
    <w:rsid w:val="00BC3F9A"/>
    <w:rsid w:val="00BC47BB"/>
    <w:rsid w:val="00BC5488"/>
    <w:rsid w:val="00BC69E6"/>
    <w:rsid w:val="00BC6ECE"/>
    <w:rsid w:val="00BC6F20"/>
    <w:rsid w:val="00BC75B7"/>
    <w:rsid w:val="00BC7B19"/>
    <w:rsid w:val="00BC7C75"/>
    <w:rsid w:val="00BD02EE"/>
    <w:rsid w:val="00BD0539"/>
    <w:rsid w:val="00BD06D7"/>
    <w:rsid w:val="00BD0B48"/>
    <w:rsid w:val="00BD295C"/>
    <w:rsid w:val="00BD2CB5"/>
    <w:rsid w:val="00BD2DC0"/>
    <w:rsid w:val="00BD3910"/>
    <w:rsid w:val="00BD3D6C"/>
    <w:rsid w:val="00BD5D0D"/>
    <w:rsid w:val="00BD6468"/>
    <w:rsid w:val="00BD6681"/>
    <w:rsid w:val="00BD7077"/>
    <w:rsid w:val="00BD79AB"/>
    <w:rsid w:val="00BD7B4A"/>
    <w:rsid w:val="00BE004E"/>
    <w:rsid w:val="00BE044A"/>
    <w:rsid w:val="00BE3194"/>
    <w:rsid w:val="00BE3BCC"/>
    <w:rsid w:val="00BE401D"/>
    <w:rsid w:val="00BE40A4"/>
    <w:rsid w:val="00BE4BBD"/>
    <w:rsid w:val="00BE5051"/>
    <w:rsid w:val="00BE61FA"/>
    <w:rsid w:val="00BE6833"/>
    <w:rsid w:val="00BE6DB6"/>
    <w:rsid w:val="00BE739D"/>
    <w:rsid w:val="00BE7AD3"/>
    <w:rsid w:val="00BF02EB"/>
    <w:rsid w:val="00BF091A"/>
    <w:rsid w:val="00BF270C"/>
    <w:rsid w:val="00BF448A"/>
    <w:rsid w:val="00BF4E3C"/>
    <w:rsid w:val="00BF4FC2"/>
    <w:rsid w:val="00BF55D4"/>
    <w:rsid w:val="00BF5E27"/>
    <w:rsid w:val="00BF5E5C"/>
    <w:rsid w:val="00BF73C0"/>
    <w:rsid w:val="00BF78B5"/>
    <w:rsid w:val="00BF7E7B"/>
    <w:rsid w:val="00C0179E"/>
    <w:rsid w:val="00C031D9"/>
    <w:rsid w:val="00C04630"/>
    <w:rsid w:val="00C05642"/>
    <w:rsid w:val="00C05BCF"/>
    <w:rsid w:val="00C0668E"/>
    <w:rsid w:val="00C072C8"/>
    <w:rsid w:val="00C1124E"/>
    <w:rsid w:val="00C1254B"/>
    <w:rsid w:val="00C127B1"/>
    <w:rsid w:val="00C13062"/>
    <w:rsid w:val="00C1347E"/>
    <w:rsid w:val="00C1353A"/>
    <w:rsid w:val="00C13E04"/>
    <w:rsid w:val="00C13FBA"/>
    <w:rsid w:val="00C1450B"/>
    <w:rsid w:val="00C14D76"/>
    <w:rsid w:val="00C15879"/>
    <w:rsid w:val="00C202EC"/>
    <w:rsid w:val="00C20412"/>
    <w:rsid w:val="00C2153D"/>
    <w:rsid w:val="00C22662"/>
    <w:rsid w:val="00C22C94"/>
    <w:rsid w:val="00C23647"/>
    <w:rsid w:val="00C23E34"/>
    <w:rsid w:val="00C24627"/>
    <w:rsid w:val="00C24E70"/>
    <w:rsid w:val="00C24F94"/>
    <w:rsid w:val="00C25C12"/>
    <w:rsid w:val="00C2655D"/>
    <w:rsid w:val="00C3060A"/>
    <w:rsid w:val="00C31061"/>
    <w:rsid w:val="00C31B71"/>
    <w:rsid w:val="00C31E56"/>
    <w:rsid w:val="00C327F3"/>
    <w:rsid w:val="00C331DF"/>
    <w:rsid w:val="00C33A05"/>
    <w:rsid w:val="00C33AD1"/>
    <w:rsid w:val="00C35262"/>
    <w:rsid w:val="00C353D3"/>
    <w:rsid w:val="00C36B30"/>
    <w:rsid w:val="00C36D2E"/>
    <w:rsid w:val="00C376A4"/>
    <w:rsid w:val="00C4036C"/>
    <w:rsid w:val="00C42364"/>
    <w:rsid w:val="00C43758"/>
    <w:rsid w:val="00C43B71"/>
    <w:rsid w:val="00C44B80"/>
    <w:rsid w:val="00C45E38"/>
    <w:rsid w:val="00C462C5"/>
    <w:rsid w:val="00C469F0"/>
    <w:rsid w:val="00C47136"/>
    <w:rsid w:val="00C50CC6"/>
    <w:rsid w:val="00C50ED8"/>
    <w:rsid w:val="00C510F2"/>
    <w:rsid w:val="00C51248"/>
    <w:rsid w:val="00C53086"/>
    <w:rsid w:val="00C53FE4"/>
    <w:rsid w:val="00C56795"/>
    <w:rsid w:val="00C57275"/>
    <w:rsid w:val="00C5740D"/>
    <w:rsid w:val="00C576E5"/>
    <w:rsid w:val="00C57A64"/>
    <w:rsid w:val="00C620E6"/>
    <w:rsid w:val="00C62EFA"/>
    <w:rsid w:val="00C63939"/>
    <w:rsid w:val="00C65579"/>
    <w:rsid w:val="00C657EF"/>
    <w:rsid w:val="00C66491"/>
    <w:rsid w:val="00C66AC3"/>
    <w:rsid w:val="00C66F1A"/>
    <w:rsid w:val="00C7048B"/>
    <w:rsid w:val="00C705A7"/>
    <w:rsid w:val="00C708EF"/>
    <w:rsid w:val="00C712E1"/>
    <w:rsid w:val="00C712E9"/>
    <w:rsid w:val="00C71471"/>
    <w:rsid w:val="00C72062"/>
    <w:rsid w:val="00C72139"/>
    <w:rsid w:val="00C72232"/>
    <w:rsid w:val="00C73D4C"/>
    <w:rsid w:val="00C76004"/>
    <w:rsid w:val="00C76386"/>
    <w:rsid w:val="00C763C3"/>
    <w:rsid w:val="00C7674C"/>
    <w:rsid w:val="00C771B9"/>
    <w:rsid w:val="00C771CA"/>
    <w:rsid w:val="00C77966"/>
    <w:rsid w:val="00C803C8"/>
    <w:rsid w:val="00C8049F"/>
    <w:rsid w:val="00C8095B"/>
    <w:rsid w:val="00C818F8"/>
    <w:rsid w:val="00C81DA2"/>
    <w:rsid w:val="00C81E1B"/>
    <w:rsid w:val="00C824C7"/>
    <w:rsid w:val="00C82CCE"/>
    <w:rsid w:val="00C83A91"/>
    <w:rsid w:val="00C8438C"/>
    <w:rsid w:val="00C85918"/>
    <w:rsid w:val="00C90629"/>
    <w:rsid w:val="00C9164A"/>
    <w:rsid w:val="00C918B1"/>
    <w:rsid w:val="00C91B1D"/>
    <w:rsid w:val="00C91F99"/>
    <w:rsid w:val="00C9552A"/>
    <w:rsid w:val="00C95EB3"/>
    <w:rsid w:val="00C97CF1"/>
    <w:rsid w:val="00C97DEA"/>
    <w:rsid w:val="00CA1171"/>
    <w:rsid w:val="00CA26B2"/>
    <w:rsid w:val="00CA28EC"/>
    <w:rsid w:val="00CA2E64"/>
    <w:rsid w:val="00CA4140"/>
    <w:rsid w:val="00CA6E5C"/>
    <w:rsid w:val="00CA71D6"/>
    <w:rsid w:val="00CA7266"/>
    <w:rsid w:val="00CA7699"/>
    <w:rsid w:val="00CA76AF"/>
    <w:rsid w:val="00CA7C7A"/>
    <w:rsid w:val="00CA7F2C"/>
    <w:rsid w:val="00CB011C"/>
    <w:rsid w:val="00CB08E6"/>
    <w:rsid w:val="00CB1085"/>
    <w:rsid w:val="00CB2790"/>
    <w:rsid w:val="00CB430E"/>
    <w:rsid w:val="00CB4FD7"/>
    <w:rsid w:val="00CB56D3"/>
    <w:rsid w:val="00CB61C2"/>
    <w:rsid w:val="00CB6267"/>
    <w:rsid w:val="00CB6A0D"/>
    <w:rsid w:val="00CB6DF3"/>
    <w:rsid w:val="00CC036A"/>
    <w:rsid w:val="00CC04DA"/>
    <w:rsid w:val="00CC20E3"/>
    <w:rsid w:val="00CC37CF"/>
    <w:rsid w:val="00CC3BE8"/>
    <w:rsid w:val="00CC6190"/>
    <w:rsid w:val="00CC6EB8"/>
    <w:rsid w:val="00CC72D3"/>
    <w:rsid w:val="00CC7522"/>
    <w:rsid w:val="00CC75E0"/>
    <w:rsid w:val="00CC7CB8"/>
    <w:rsid w:val="00CC7F9C"/>
    <w:rsid w:val="00CD09F7"/>
    <w:rsid w:val="00CD0C86"/>
    <w:rsid w:val="00CD1015"/>
    <w:rsid w:val="00CD14E9"/>
    <w:rsid w:val="00CD1C57"/>
    <w:rsid w:val="00CD2696"/>
    <w:rsid w:val="00CD2F99"/>
    <w:rsid w:val="00CD32A7"/>
    <w:rsid w:val="00CD43EE"/>
    <w:rsid w:val="00CD5249"/>
    <w:rsid w:val="00CD5539"/>
    <w:rsid w:val="00CD6CE2"/>
    <w:rsid w:val="00CD7358"/>
    <w:rsid w:val="00CD74B5"/>
    <w:rsid w:val="00CD7759"/>
    <w:rsid w:val="00CE016D"/>
    <w:rsid w:val="00CE0F28"/>
    <w:rsid w:val="00CE1745"/>
    <w:rsid w:val="00CE1D9B"/>
    <w:rsid w:val="00CE2260"/>
    <w:rsid w:val="00CE5F51"/>
    <w:rsid w:val="00CE6FC5"/>
    <w:rsid w:val="00CE7318"/>
    <w:rsid w:val="00CF037C"/>
    <w:rsid w:val="00CF0CC5"/>
    <w:rsid w:val="00CF1063"/>
    <w:rsid w:val="00CF184F"/>
    <w:rsid w:val="00CF18D9"/>
    <w:rsid w:val="00CF26FC"/>
    <w:rsid w:val="00CF2D86"/>
    <w:rsid w:val="00CF3048"/>
    <w:rsid w:val="00CF361D"/>
    <w:rsid w:val="00CF3770"/>
    <w:rsid w:val="00CF3AAD"/>
    <w:rsid w:val="00CF3CDB"/>
    <w:rsid w:val="00CF4154"/>
    <w:rsid w:val="00CF4E90"/>
    <w:rsid w:val="00CF4FD9"/>
    <w:rsid w:val="00CF5E5A"/>
    <w:rsid w:val="00CF7BDB"/>
    <w:rsid w:val="00D0022B"/>
    <w:rsid w:val="00D015EB"/>
    <w:rsid w:val="00D027BE"/>
    <w:rsid w:val="00D03869"/>
    <w:rsid w:val="00D03B24"/>
    <w:rsid w:val="00D04025"/>
    <w:rsid w:val="00D042FB"/>
    <w:rsid w:val="00D0453B"/>
    <w:rsid w:val="00D0497E"/>
    <w:rsid w:val="00D05199"/>
    <w:rsid w:val="00D05446"/>
    <w:rsid w:val="00D05D0E"/>
    <w:rsid w:val="00D107B2"/>
    <w:rsid w:val="00D115BB"/>
    <w:rsid w:val="00D118C9"/>
    <w:rsid w:val="00D11DAB"/>
    <w:rsid w:val="00D12FA7"/>
    <w:rsid w:val="00D14557"/>
    <w:rsid w:val="00D14762"/>
    <w:rsid w:val="00D156A9"/>
    <w:rsid w:val="00D15C6D"/>
    <w:rsid w:val="00D1638E"/>
    <w:rsid w:val="00D166EC"/>
    <w:rsid w:val="00D17187"/>
    <w:rsid w:val="00D17245"/>
    <w:rsid w:val="00D17388"/>
    <w:rsid w:val="00D205D5"/>
    <w:rsid w:val="00D211E8"/>
    <w:rsid w:val="00D22014"/>
    <w:rsid w:val="00D22E19"/>
    <w:rsid w:val="00D23147"/>
    <w:rsid w:val="00D23235"/>
    <w:rsid w:val="00D24669"/>
    <w:rsid w:val="00D25191"/>
    <w:rsid w:val="00D2573D"/>
    <w:rsid w:val="00D26CF3"/>
    <w:rsid w:val="00D275A0"/>
    <w:rsid w:val="00D301D6"/>
    <w:rsid w:val="00D30336"/>
    <w:rsid w:val="00D307B1"/>
    <w:rsid w:val="00D309AB"/>
    <w:rsid w:val="00D3346C"/>
    <w:rsid w:val="00D33840"/>
    <w:rsid w:val="00D339FC"/>
    <w:rsid w:val="00D34E91"/>
    <w:rsid w:val="00D34FA9"/>
    <w:rsid w:val="00D3580A"/>
    <w:rsid w:val="00D37487"/>
    <w:rsid w:val="00D377ED"/>
    <w:rsid w:val="00D37911"/>
    <w:rsid w:val="00D37AB2"/>
    <w:rsid w:val="00D40B1B"/>
    <w:rsid w:val="00D41331"/>
    <w:rsid w:val="00D41AD6"/>
    <w:rsid w:val="00D42B9A"/>
    <w:rsid w:val="00D4342A"/>
    <w:rsid w:val="00D44594"/>
    <w:rsid w:val="00D446CB"/>
    <w:rsid w:val="00D44B8E"/>
    <w:rsid w:val="00D45EE7"/>
    <w:rsid w:val="00D464B6"/>
    <w:rsid w:val="00D46704"/>
    <w:rsid w:val="00D5167C"/>
    <w:rsid w:val="00D51D2A"/>
    <w:rsid w:val="00D51EAC"/>
    <w:rsid w:val="00D53234"/>
    <w:rsid w:val="00D53B0E"/>
    <w:rsid w:val="00D55132"/>
    <w:rsid w:val="00D60115"/>
    <w:rsid w:val="00D6104D"/>
    <w:rsid w:val="00D6202F"/>
    <w:rsid w:val="00D626F5"/>
    <w:rsid w:val="00D639C6"/>
    <w:rsid w:val="00D63CD5"/>
    <w:rsid w:val="00D63E9C"/>
    <w:rsid w:val="00D64DCD"/>
    <w:rsid w:val="00D670DD"/>
    <w:rsid w:val="00D67ABD"/>
    <w:rsid w:val="00D67B72"/>
    <w:rsid w:val="00D67C54"/>
    <w:rsid w:val="00D704D8"/>
    <w:rsid w:val="00D70F34"/>
    <w:rsid w:val="00D71A3C"/>
    <w:rsid w:val="00D7255E"/>
    <w:rsid w:val="00D73A3D"/>
    <w:rsid w:val="00D750C6"/>
    <w:rsid w:val="00D75F20"/>
    <w:rsid w:val="00D775B5"/>
    <w:rsid w:val="00D778D8"/>
    <w:rsid w:val="00D804A4"/>
    <w:rsid w:val="00D80675"/>
    <w:rsid w:val="00D80891"/>
    <w:rsid w:val="00D80ACF"/>
    <w:rsid w:val="00D81BC3"/>
    <w:rsid w:val="00D829C1"/>
    <w:rsid w:val="00D82FC1"/>
    <w:rsid w:val="00D83BCB"/>
    <w:rsid w:val="00D8454B"/>
    <w:rsid w:val="00D845D0"/>
    <w:rsid w:val="00D856DD"/>
    <w:rsid w:val="00D858FD"/>
    <w:rsid w:val="00D86170"/>
    <w:rsid w:val="00D906A8"/>
    <w:rsid w:val="00D90E9B"/>
    <w:rsid w:val="00D916EA"/>
    <w:rsid w:val="00D92A2B"/>
    <w:rsid w:val="00D92C8F"/>
    <w:rsid w:val="00D93A84"/>
    <w:rsid w:val="00D94E1D"/>
    <w:rsid w:val="00D9558D"/>
    <w:rsid w:val="00D95A2C"/>
    <w:rsid w:val="00D96BCC"/>
    <w:rsid w:val="00D974BE"/>
    <w:rsid w:val="00D9759A"/>
    <w:rsid w:val="00D9759B"/>
    <w:rsid w:val="00DA116B"/>
    <w:rsid w:val="00DA151F"/>
    <w:rsid w:val="00DA17CD"/>
    <w:rsid w:val="00DA35D2"/>
    <w:rsid w:val="00DA377D"/>
    <w:rsid w:val="00DA3CF2"/>
    <w:rsid w:val="00DA4D42"/>
    <w:rsid w:val="00DA5B5E"/>
    <w:rsid w:val="00DA614D"/>
    <w:rsid w:val="00DA68C3"/>
    <w:rsid w:val="00DA7410"/>
    <w:rsid w:val="00DB0052"/>
    <w:rsid w:val="00DB0870"/>
    <w:rsid w:val="00DB0CB9"/>
    <w:rsid w:val="00DB0D39"/>
    <w:rsid w:val="00DB1166"/>
    <w:rsid w:val="00DB1EDE"/>
    <w:rsid w:val="00DB2322"/>
    <w:rsid w:val="00DB31FD"/>
    <w:rsid w:val="00DB37DA"/>
    <w:rsid w:val="00DB3B4D"/>
    <w:rsid w:val="00DB3E48"/>
    <w:rsid w:val="00DB4D4C"/>
    <w:rsid w:val="00DB56E2"/>
    <w:rsid w:val="00DC0C8F"/>
    <w:rsid w:val="00DC3EBC"/>
    <w:rsid w:val="00DC407B"/>
    <w:rsid w:val="00DC4EDE"/>
    <w:rsid w:val="00DC5E15"/>
    <w:rsid w:val="00DC6037"/>
    <w:rsid w:val="00DC6044"/>
    <w:rsid w:val="00DC63AF"/>
    <w:rsid w:val="00DC64F4"/>
    <w:rsid w:val="00DC716D"/>
    <w:rsid w:val="00DD2B51"/>
    <w:rsid w:val="00DD2B74"/>
    <w:rsid w:val="00DD3031"/>
    <w:rsid w:val="00DD4037"/>
    <w:rsid w:val="00DD54E8"/>
    <w:rsid w:val="00DD5BC2"/>
    <w:rsid w:val="00DD63EF"/>
    <w:rsid w:val="00DD79D1"/>
    <w:rsid w:val="00DD7C0A"/>
    <w:rsid w:val="00DE01C4"/>
    <w:rsid w:val="00DE0413"/>
    <w:rsid w:val="00DE048D"/>
    <w:rsid w:val="00DE29CD"/>
    <w:rsid w:val="00DE2D09"/>
    <w:rsid w:val="00DE478E"/>
    <w:rsid w:val="00DE4E16"/>
    <w:rsid w:val="00DE5BC4"/>
    <w:rsid w:val="00DE62AF"/>
    <w:rsid w:val="00DF0BC7"/>
    <w:rsid w:val="00DF1062"/>
    <w:rsid w:val="00DF1C27"/>
    <w:rsid w:val="00DF356C"/>
    <w:rsid w:val="00DF49FB"/>
    <w:rsid w:val="00DF57DD"/>
    <w:rsid w:val="00DF5DCA"/>
    <w:rsid w:val="00DF5F5A"/>
    <w:rsid w:val="00DF78E2"/>
    <w:rsid w:val="00DF7D7E"/>
    <w:rsid w:val="00E008C9"/>
    <w:rsid w:val="00E01BBE"/>
    <w:rsid w:val="00E01CDF"/>
    <w:rsid w:val="00E0286F"/>
    <w:rsid w:val="00E02EE5"/>
    <w:rsid w:val="00E03438"/>
    <w:rsid w:val="00E04771"/>
    <w:rsid w:val="00E05525"/>
    <w:rsid w:val="00E0578E"/>
    <w:rsid w:val="00E06234"/>
    <w:rsid w:val="00E1005D"/>
    <w:rsid w:val="00E10CAA"/>
    <w:rsid w:val="00E10F5F"/>
    <w:rsid w:val="00E11D95"/>
    <w:rsid w:val="00E134DB"/>
    <w:rsid w:val="00E1392B"/>
    <w:rsid w:val="00E1394E"/>
    <w:rsid w:val="00E13C9B"/>
    <w:rsid w:val="00E14D3A"/>
    <w:rsid w:val="00E14DE4"/>
    <w:rsid w:val="00E1501D"/>
    <w:rsid w:val="00E1596C"/>
    <w:rsid w:val="00E15E1B"/>
    <w:rsid w:val="00E15EB5"/>
    <w:rsid w:val="00E16F3F"/>
    <w:rsid w:val="00E1739A"/>
    <w:rsid w:val="00E174C5"/>
    <w:rsid w:val="00E17BA9"/>
    <w:rsid w:val="00E20097"/>
    <w:rsid w:val="00E204FD"/>
    <w:rsid w:val="00E21A2A"/>
    <w:rsid w:val="00E2215E"/>
    <w:rsid w:val="00E22BEB"/>
    <w:rsid w:val="00E23988"/>
    <w:rsid w:val="00E24577"/>
    <w:rsid w:val="00E25B52"/>
    <w:rsid w:val="00E26B16"/>
    <w:rsid w:val="00E26FBE"/>
    <w:rsid w:val="00E276D3"/>
    <w:rsid w:val="00E30CF0"/>
    <w:rsid w:val="00E32C4F"/>
    <w:rsid w:val="00E32EDB"/>
    <w:rsid w:val="00E3314D"/>
    <w:rsid w:val="00E33B94"/>
    <w:rsid w:val="00E33CEC"/>
    <w:rsid w:val="00E33F42"/>
    <w:rsid w:val="00E35835"/>
    <w:rsid w:val="00E35D42"/>
    <w:rsid w:val="00E35E0D"/>
    <w:rsid w:val="00E361B1"/>
    <w:rsid w:val="00E36FDB"/>
    <w:rsid w:val="00E406D7"/>
    <w:rsid w:val="00E41586"/>
    <w:rsid w:val="00E41FF7"/>
    <w:rsid w:val="00E4369F"/>
    <w:rsid w:val="00E43F73"/>
    <w:rsid w:val="00E44839"/>
    <w:rsid w:val="00E44870"/>
    <w:rsid w:val="00E44DB4"/>
    <w:rsid w:val="00E45127"/>
    <w:rsid w:val="00E45AAC"/>
    <w:rsid w:val="00E45B3D"/>
    <w:rsid w:val="00E45DBE"/>
    <w:rsid w:val="00E45DCA"/>
    <w:rsid w:val="00E46278"/>
    <w:rsid w:val="00E464E0"/>
    <w:rsid w:val="00E46C15"/>
    <w:rsid w:val="00E46D0A"/>
    <w:rsid w:val="00E47919"/>
    <w:rsid w:val="00E514D8"/>
    <w:rsid w:val="00E53161"/>
    <w:rsid w:val="00E53D1F"/>
    <w:rsid w:val="00E54245"/>
    <w:rsid w:val="00E54AB8"/>
    <w:rsid w:val="00E551DC"/>
    <w:rsid w:val="00E551F1"/>
    <w:rsid w:val="00E5567A"/>
    <w:rsid w:val="00E558C8"/>
    <w:rsid w:val="00E55AF4"/>
    <w:rsid w:val="00E567DD"/>
    <w:rsid w:val="00E56E72"/>
    <w:rsid w:val="00E571F5"/>
    <w:rsid w:val="00E574D6"/>
    <w:rsid w:val="00E57A15"/>
    <w:rsid w:val="00E627AD"/>
    <w:rsid w:val="00E6285C"/>
    <w:rsid w:val="00E633B9"/>
    <w:rsid w:val="00E63445"/>
    <w:rsid w:val="00E634EE"/>
    <w:rsid w:val="00E63A67"/>
    <w:rsid w:val="00E648AE"/>
    <w:rsid w:val="00E64CA9"/>
    <w:rsid w:val="00E65975"/>
    <w:rsid w:val="00E65B90"/>
    <w:rsid w:val="00E67115"/>
    <w:rsid w:val="00E71D6D"/>
    <w:rsid w:val="00E71E84"/>
    <w:rsid w:val="00E72A85"/>
    <w:rsid w:val="00E73498"/>
    <w:rsid w:val="00E752E0"/>
    <w:rsid w:val="00E76875"/>
    <w:rsid w:val="00E77670"/>
    <w:rsid w:val="00E80B4C"/>
    <w:rsid w:val="00E814EC"/>
    <w:rsid w:val="00E81B7D"/>
    <w:rsid w:val="00E81E6E"/>
    <w:rsid w:val="00E82FF2"/>
    <w:rsid w:val="00E834C4"/>
    <w:rsid w:val="00E8373D"/>
    <w:rsid w:val="00E838C0"/>
    <w:rsid w:val="00E84294"/>
    <w:rsid w:val="00E85017"/>
    <w:rsid w:val="00E850E6"/>
    <w:rsid w:val="00E85E6B"/>
    <w:rsid w:val="00E85F86"/>
    <w:rsid w:val="00E92450"/>
    <w:rsid w:val="00E928F9"/>
    <w:rsid w:val="00E943BD"/>
    <w:rsid w:val="00E95352"/>
    <w:rsid w:val="00E953AF"/>
    <w:rsid w:val="00E959E1"/>
    <w:rsid w:val="00E95C50"/>
    <w:rsid w:val="00E96602"/>
    <w:rsid w:val="00E96CAD"/>
    <w:rsid w:val="00E97E56"/>
    <w:rsid w:val="00EA3A74"/>
    <w:rsid w:val="00EA3CCE"/>
    <w:rsid w:val="00EA42C7"/>
    <w:rsid w:val="00EA4345"/>
    <w:rsid w:val="00EA575C"/>
    <w:rsid w:val="00EA58A3"/>
    <w:rsid w:val="00EA5938"/>
    <w:rsid w:val="00EA595F"/>
    <w:rsid w:val="00EA5983"/>
    <w:rsid w:val="00EA5F67"/>
    <w:rsid w:val="00EA635F"/>
    <w:rsid w:val="00EA6423"/>
    <w:rsid w:val="00EB0221"/>
    <w:rsid w:val="00EB07F9"/>
    <w:rsid w:val="00EB2728"/>
    <w:rsid w:val="00EB2CE3"/>
    <w:rsid w:val="00EB49F3"/>
    <w:rsid w:val="00EB58D8"/>
    <w:rsid w:val="00EB63C9"/>
    <w:rsid w:val="00EB64DF"/>
    <w:rsid w:val="00EB77B9"/>
    <w:rsid w:val="00EB78F7"/>
    <w:rsid w:val="00EB7BDB"/>
    <w:rsid w:val="00EC08FF"/>
    <w:rsid w:val="00EC1F91"/>
    <w:rsid w:val="00EC31EE"/>
    <w:rsid w:val="00EC342D"/>
    <w:rsid w:val="00EC35E8"/>
    <w:rsid w:val="00EC4337"/>
    <w:rsid w:val="00EC5518"/>
    <w:rsid w:val="00EC63FA"/>
    <w:rsid w:val="00EC6E77"/>
    <w:rsid w:val="00EC7C8F"/>
    <w:rsid w:val="00EC7DC5"/>
    <w:rsid w:val="00ED004A"/>
    <w:rsid w:val="00ED05BA"/>
    <w:rsid w:val="00ED0D0D"/>
    <w:rsid w:val="00ED1834"/>
    <w:rsid w:val="00ED1A7F"/>
    <w:rsid w:val="00ED3312"/>
    <w:rsid w:val="00ED37FA"/>
    <w:rsid w:val="00ED3E6E"/>
    <w:rsid w:val="00ED438A"/>
    <w:rsid w:val="00ED509C"/>
    <w:rsid w:val="00ED52D5"/>
    <w:rsid w:val="00ED61E4"/>
    <w:rsid w:val="00ED6609"/>
    <w:rsid w:val="00ED7654"/>
    <w:rsid w:val="00EE241B"/>
    <w:rsid w:val="00EE2DA8"/>
    <w:rsid w:val="00EE2E10"/>
    <w:rsid w:val="00EE308D"/>
    <w:rsid w:val="00EE3D84"/>
    <w:rsid w:val="00EE41B9"/>
    <w:rsid w:val="00EE432A"/>
    <w:rsid w:val="00EE4F97"/>
    <w:rsid w:val="00EE6E2A"/>
    <w:rsid w:val="00EE77B1"/>
    <w:rsid w:val="00EE7AA1"/>
    <w:rsid w:val="00EF0A99"/>
    <w:rsid w:val="00EF0AB7"/>
    <w:rsid w:val="00EF1F55"/>
    <w:rsid w:val="00EF221A"/>
    <w:rsid w:val="00EF26BC"/>
    <w:rsid w:val="00EF283C"/>
    <w:rsid w:val="00EF2D7C"/>
    <w:rsid w:val="00EF2F2B"/>
    <w:rsid w:val="00EF3CBA"/>
    <w:rsid w:val="00EF4081"/>
    <w:rsid w:val="00EF4280"/>
    <w:rsid w:val="00EF46AA"/>
    <w:rsid w:val="00EF5184"/>
    <w:rsid w:val="00EF720C"/>
    <w:rsid w:val="00EF73C5"/>
    <w:rsid w:val="00F004FB"/>
    <w:rsid w:val="00F0089B"/>
    <w:rsid w:val="00F00F08"/>
    <w:rsid w:val="00F01570"/>
    <w:rsid w:val="00F0187E"/>
    <w:rsid w:val="00F02429"/>
    <w:rsid w:val="00F02EBD"/>
    <w:rsid w:val="00F032ED"/>
    <w:rsid w:val="00F03401"/>
    <w:rsid w:val="00F03F30"/>
    <w:rsid w:val="00F047D8"/>
    <w:rsid w:val="00F04B96"/>
    <w:rsid w:val="00F04E61"/>
    <w:rsid w:val="00F04EAD"/>
    <w:rsid w:val="00F05784"/>
    <w:rsid w:val="00F07182"/>
    <w:rsid w:val="00F0779A"/>
    <w:rsid w:val="00F10735"/>
    <w:rsid w:val="00F11074"/>
    <w:rsid w:val="00F12051"/>
    <w:rsid w:val="00F126C8"/>
    <w:rsid w:val="00F128A4"/>
    <w:rsid w:val="00F13067"/>
    <w:rsid w:val="00F132CB"/>
    <w:rsid w:val="00F13712"/>
    <w:rsid w:val="00F14AF3"/>
    <w:rsid w:val="00F15797"/>
    <w:rsid w:val="00F16C6F"/>
    <w:rsid w:val="00F17BBC"/>
    <w:rsid w:val="00F17D6D"/>
    <w:rsid w:val="00F20330"/>
    <w:rsid w:val="00F20DFC"/>
    <w:rsid w:val="00F223B8"/>
    <w:rsid w:val="00F229AC"/>
    <w:rsid w:val="00F23312"/>
    <w:rsid w:val="00F2451A"/>
    <w:rsid w:val="00F265EB"/>
    <w:rsid w:val="00F26AEA"/>
    <w:rsid w:val="00F26F79"/>
    <w:rsid w:val="00F3012B"/>
    <w:rsid w:val="00F336AD"/>
    <w:rsid w:val="00F33ECD"/>
    <w:rsid w:val="00F34286"/>
    <w:rsid w:val="00F34544"/>
    <w:rsid w:val="00F3611D"/>
    <w:rsid w:val="00F36381"/>
    <w:rsid w:val="00F37DDA"/>
    <w:rsid w:val="00F4130A"/>
    <w:rsid w:val="00F41814"/>
    <w:rsid w:val="00F41F86"/>
    <w:rsid w:val="00F420B0"/>
    <w:rsid w:val="00F42A09"/>
    <w:rsid w:val="00F42F34"/>
    <w:rsid w:val="00F43F6C"/>
    <w:rsid w:val="00F4440B"/>
    <w:rsid w:val="00F44B4B"/>
    <w:rsid w:val="00F45484"/>
    <w:rsid w:val="00F47781"/>
    <w:rsid w:val="00F52BA8"/>
    <w:rsid w:val="00F53B2F"/>
    <w:rsid w:val="00F54817"/>
    <w:rsid w:val="00F54D5C"/>
    <w:rsid w:val="00F559DB"/>
    <w:rsid w:val="00F601BA"/>
    <w:rsid w:val="00F61006"/>
    <w:rsid w:val="00F61E95"/>
    <w:rsid w:val="00F639D5"/>
    <w:rsid w:val="00F64EF0"/>
    <w:rsid w:val="00F6565A"/>
    <w:rsid w:val="00F67402"/>
    <w:rsid w:val="00F67D50"/>
    <w:rsid w:val="00F7006A"/>
    <w:rsid w:val="00F70978"/>
    <w:rsid w:val="00F72071"/>
    <w:rsid w:val="00F72158"/>
    <w:rsid w:val="00F728E0"/>
    <w:rsid w:val="00F7295A"/>
    <w:rsid w:val="00F74E2B"/>
    <w:rsid w:val="00F7503D"/>
    <w:rsid w:val="00F766FC"/>
    <w:rsid w:val="00F7707B"/>
    <w:rsid w:val="00F77CBF"/>
    <w:rsid w:val="00F80D81"/>
    <w:rsid w:val="00F81392"/>
    <w:rsid w:val="00F8376D"/>
    <w:rsid w:val="00F83883"/>
    <w:rsid w:val="00F84AF0"/>
    <w:rsid w:val="00F85F32"/>
    <w:rsid w:val="00F86DD6"/>
    <w:rsid w:val="00F875DD"/>
    <w:rsid w:val="00F905D5"/>
    <w:rsid w:val="00F90EFD"/>
    <w:rsid w:val="00F92162"/>
    <w:rsid w:val="00F92A75"/>
    <w:rsid w:val="00F92FF4"/>
    <w:rsid w:val="00F9354C"/>
    <w:rsid w:val="00F95CE9"/>
    <w:rsid w:val="00F977B1"/>
    <w:rsid w:val="00F97A66"/>
    <w:rsid w:val="00FA0925"/>
    <w:rsid w:val="00FA0CF6"/>
    <w:rsid w:val="00FA24AE"/>
    <w:rsid w:val="00FA2B95"/>
    <w:rsid w:val="00FA38C4"/>
    <w:rsid w:val="00FA3C66"/>
    <w:rsid w:val="00FA4003"/>
    <w:rsid w:val="00FA5211"/>
    <w:rsid w:val="00FA5445"/>
    <w:rsid w:val="00FA6022"/>
    <w:rsid w:val="00FA628F"/>
    <w:rsid w:val="00FA6377"/>
    <w:rsid w:val="00FA68B4"/>
    <w:rsid w:val="00FA6A49"/>
    <w:rsid w:val="00FA722A"/>
    <w:rsid w:val="00FA7425"/>
    <w:rsid w:val="00FA78BF"/>
    <w:rsid w:val="00FB180F"/>
    <w:rsid w:val="00FB300E"/>
    <w:rsid w:val="00FB4241"/>
    <w:rsid w:val="00FB4A76"/>
    <w:rsid w:val="00FB4A77"/>
    <w:rsid w:val="00FB4C17"/>
    <w:rsid w:val="00FB4C20"/>
    <w:rsid w:val="00FB5916"/>
    <w:rsid w:val="00FB5ED6"/>
    <w:rsid w:val="00FB5EF3"/>
    <w:rsid w:val="00FB6622"/>
    <w:rsid w:val="00FB6ED4"/>
    <w:rsid w:val="00FC02DA"/>
    <w:rsid w:val="00FC4302"/>
    <w:rsid w:val="00FC4748"/>
    <w:rsid w:val="00FC476C"/>
    <w:rsid w:val="00FC48B2"/>
    <w:rsid w:val="00FC4A27"/>
    <w:rsid w:val="00FC665F"/>
    <w:rsid w:val="00FC6B7C"/>
    <w:rsid w:val="00FC79D8"/>
    <w:rsid w:val="00FD0990"/>
    <w:rsid w:val="00FD12E1"/>
    <w:rsid w:val="00FD1D39"/>
    <w:rsid w:val="00FD1FC7"/>
    <w:rsid w:val="00FD263D"/>
    <w:rsid w:val="00FD27F2"/>
    <w:rsid w:val="00FD28DD"/>
    <w:rsid w:val="00FD3473"/>
    <w:rsid w:val="00FD35FF"/>
    <w:rsid w:val="00FD379B"/>
    <w:rsid w:val="00FD38A9"/>
    <w:rsid w:val="00FD3A0F"/>
    <w:rsid w:val="00FD4247"/>
    <w:rsid w:val="00FD47A9"/>
    <w:rsid w:val="00FD6471"/>
    <w:rsid w:val="00FD72C4"/>
    <w:rsid w:val="00FE1836"/>
    <w:rsid w:val="00FE1DD0"/>
    <w:rsid w:val="00FE32A1"/>
    <w:rsid w:val="00FE5359"/>
    <w:rsid w:val="00FE613F"/>
    <w:rsid w:val="00FE62ED"/>
    <w:rsid w:val="00FE73E9"/>
    <w:rsid w:val="00FF173A"/>
    <w:rsid w:val="00FF1A4E"/>
    <w:rsid w:val="00FF3654"/>
    <w:rsid w:val="00FF4564"/>
    <w:rsid w:val="00FF4888"/>
    <w:rsid w:val="00FF5056"/>
    <w:rsid w:val="00FF5434"/>
    <w:rsid w:val="00FF55E0"/>
    <w:rsid w:val="00FF5B28"/>
    <w:rsid w:val="00FF7BF1"/>
    <w:rsid w:val="00FF7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o-RO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F46AA"/>
    <w:pPr>
      <w:keepNext/>
      <w:outlineLvl w:val="2"/>
    </w:pPr>
    <w:rPr>
      <w:sz w:val="28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EE4F9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4F97"/>
    <w:pPr>
      <w:tabs>
        <w:tab w:val="center" w:pos="4320"/>
        <w:tab w:val="right" w:pos="8640"/>
      </w:tabs>
    </w:pPr>
    <w:rPr>
      <w:lang/>
    </w:rPr>
  </w:style>
  <w:style w:type="paragraph" w:customStyle="1" w:styleId="DefaultText1">
    <w:name w:val="Default Text:1"/>
    <w:basedOn w:val="Normal"/>
    <w:link w:val="DefaultText1Char"/>
    <w:rsid w:val="00EE4F97"/>
    <w:rPr>
      <w:snapToGrid w:val="0"/>
      <w:lang w:val="en-US"/>
    </w:rPr>
  </w:style>
  <w:style w:type="character" w:customStyle="1" w:styleId="DefaultText1Char">
    <w:name w:val="Default Text:1 Char"/>
    <w:link w:val="DefaultText1"/>
    <w:rsid w:val="00EE4F97"/>
    <w:rPr>
      <w:snapToGrid w:val="0"/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C66AC3"/>
    <w:rPr>
      <w:sz w:val="24"/>
      <w:szCs w:val="24"/>
    </w:rPr>
  </w:style>
  <w:style w:type="table" w:styleId="TableGrid">
    <w:name w:val="Table Grid"/>
    <w:basedOn w:val="TableNormal"/>
    <w:rsid w:val="00AF26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acterCaracter2CharCharCaracterCaracterCharCharCaracterCaracterCharCharCaracterCaracterCharCharCaracterCaracter">
    <w:name w:val=" Caracter Caracter2 Char Char Caracter Caracter Char Char Caracter Caracter Char Char Caracter Caracter Char Char Caracter Caracter"/>
    <w:basedOn w:val="Normal"/>
    <w:rsid w:val="005B4480"/>
    <w:rPr>
      <w:rFonts w:ascii="Arial" w:hAnsi="Arial"/>
      <w:lang w:val="pl-PL" w:eastAsia="pl-PL"/>
    </w:rPr>
  </w:style>
  <w:style w:type="character" w:customStyle="1" w:styleId="rvts8">
    <w:name w:val="rvts8"/>
    <w:basedOn w:val="DefaultParagraphFont"/>
    <w:rsid w:val="00A16AEF"/>
  </w:style>
  <w:style w:type="character" w:customStyle="1" w:styleId="rvts11">
    <w:name w:val="rvts11"/>
    <w:basedOn w:val="DefaultParagraphFont"/>
    <w:rsid w:val="00A16AEF"/>
  </w:style>
  <w:style w:type="character" w:styleId="Hyperlink">
    <w:name w:val="Hyperlink"/>
    <w:uiPriority w:val="99"/>
    <w:unhideWhenUsed/>
    <w:rsid w:val="007C7D3C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6E9D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766E9D"/>
    <w:rPr>
      <w:lang w:val="en-US" w:eastAsia="en-US"/>
    </w:rPr>
  </w:style>
  <w:style w:type="character" w:styleId="FootnoteReference">
    <w:name w:val="footnote reference"/>
    <w:rsid w:val="00766E9D"/>
    <w:rPr>
      <w:vertAlign w:val="superscript"/>
    </w:rPr>
  </w:style>
  <w:style w:type="paragraph" w:styleId="BalloonText">
    <w:name w:val="Balloon Text"/>
    <w:basedOn w:val="Normal"/>
    <w:link w:val="BalloonTextChar"/>
    <w:rsid w:val="00377C00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link w:val="BalloonText"/>
    <w:rsid w:val="00377C00"/>
    <w:rPr>
      <w:rFonts w:ascii="Tahoma" w:hAnsi="Tahoma" w:cs="Tahoma"/>
      <w:sz w:val="16"/>
      <w:szCs w:val="16"/>
      <w:lang w:val="en-US" w:eastAsia="en-US"/>
    </w:rPr>
  </w:style>
  <w:style w:type="character" w:customStyle="1" w:styleId="rvts10">
    <w:name w:val="rvts10"/>
    <w:rsid w:val="00E633B9"/>
  </w:style>
  <w:style w:type="character" w:customStyle="1" w:styleId="longtext">
    <w:name w:val="long_text"/>
    <w:rsid w:val="00DE29CD"/>
  </w:style>
  <w:style w:type="character" w:customStyle="1" w:styleId="rvts7">
    <w:name w:val="rvts7"/>
    <w:rsid w:val="006F5522"/>
  </w:style>
  <w:style w:type="paragraph" w:customStyle="1" w:styleId="Default">
    <w:name w:val="Default"/>
    <w:rsid w:val="00BD2DC0"/>
    <w:pPr>
      <w:autoSpaceDE w:val="0"/>
      <w:autoSpaceDN w:val="0"/>
      <w:adjustRightInd w:val="0"/>
    </w:pPr>
    <w:rPr>
      <w:color w:val="000000"/>
      <w:sz w:val="24"/>
      <w:szCs w:val="24"/>
      <w:lang w:val="ro-RO" w:eastAsia="ro-R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B6D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0B6D3D"/>
    <w:rPr>
      <w:rFonts w:ascii="Courier New" w:hAnsi="Courier New" w:cs="Courier New"/>
      <w:color w:val="000000"/>
      <w:lang w:val="en-US" w:eastAsia="en-US"/>
    </w:rPr>
  </w:style>
  <w:style w:type="paragraph" w:styleId="ListParagraph">
    <w:name w:val="List Paragraph"/>
    <w:basedOn w:val="Normal"/>
    <w:uiPriority w:val="34"/>
    <w:qFormat/>
    <w:rsid w:val="0041215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CommentReference">
    <w:name w:val="annotation reference"/>
    <w:uiPriority w:val="99"/>
    <w:unhideWhenUsed/>
    <w:rsid w:val="004121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215E"/>
    <w:pPr>
      <w:spacing w:after="200"/>
    </w:pPr>
    <w:rPr>
      <w:rFonts w:ascii="Calibri" w:hAnsi="Calibri"/>
      <w:sz w:val="20"/>
      <w:szCs w:val="20"/>
      <w:lang/>
    </w:rPr>
  </w:style>
  <w:style w:type="character" w:customStyle="1" w:styleId="CommentTextChar">
    <w:name w:val="Comment Text Char"/>
    <w:link w:val="CommentText"/>
    <w:uiPriority w:val="99"/>
    <w:rsid w:val="0041215E"/>
    <w:rPr>
      <w:rFonts w:ascii="Calibri" w:hAnsi="Calibri"/>
      <w:lang w:eastAsia="en-US"/>
    </w:rPr>
  </w:style>
  <w:style w:type="character" w:customStyle="1" w:styleId="rvts9">
    <w:name w:val="rvts9"/>
    <w:rsid w:val="00D04025"/>
    <w:rPr>
      <w:rFonts w:cs="Times New Roman"/>
    </w:rPr>
  </w:style>
  <w:style w:type="character" w:customStyle="1" w:styleId="shorttext">
    <w:name w:val="short_text"/>
    <w:rsid w:val="00CB6267"/>
  </w:style>
  <w:style w:type="paragraph" w:styleId="NormalWeb">
    <w:name w:val="Normal (Web)"/>
    <w:basedOn w:val="Normal"/>
    <w:uiPriority w:val="99"/>
    <w:unhideWhenUsed/>
    <w:rsid w:val="00BD79AB"/>
    <w:pPr>
      <w:spacing w:before="100" w:beforeAutospacing="1" w:after="100" w:afterAutospacing="1"/>
    </w:pPr>
    <w:rPr>
      <w:lang w:val="en-US"/>
    </w:rPr>
  </w:style>
  <w:style w:type="character" w:customStyle="1" w:styleId="rvts6">
    <w:name w:val="rvts6"/>
    <w:rsid w:val="00BD79AB"/>
  </w:style>
  <w:style w:type="character" w:customStyle="1" w:styleId="rvts12">
    <w:name w:val="rvts12"/>
    <w:rsid w:val="005808B2"/>
    <w:rPr>
      <w:rFonts w:ascii="Times New Roman" w:hAnsi="Times New Roman" w:cs="Times New Roman" w:hint="default"/>
      <w:i/>
      <w:iCs/>
      <w:color w:val="008000"/>
      <w:sz w:val="24"/>
      <w:szCs w:val="24"/>
    </w:rPr>
  </w:style>
  <w:style w:type="paragraph" w:customStyle="1" w:styleId="DefaultText">
    <w:name w:val="Default Text"/>
    <w:basedOn w:val="Normal"/>
    <w:rsid w:val="00CA7C7A"/>
    <w:pPr>
      <w:snapToGrid w:val="0"/>
    </w:pPr>
    <w:rPr>
      <w:lang w:val="en-US"/>
    </w:rPr>
  </w:style>
  <w:style w:type="character" w:customStyle="1" w:styleId="rvts14">
    <w:name w:val="rvts14"/>
    <w:rsid w:val="000757DD"/>
  </w:style>
  <w:style w:type="paragraph" w:styleId="NoSpacing">
    <w:name w:val="No Spacing"/>
    <w:uiPriority w:val="1"/>
    <w:qFormat/>
    <w:rsid w:val="004517C0"/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rsid w:val="009062C5"/>
  </w:style>
  <w:style w:type="character" w:customStyle="1" w:styleId="apple-converted-space">
    <w:name w:val="apple-converted-space"/>
    <w:rsid w:val="009062C5"/>
  </w:style>
  <w:style w:type="character" w:customStyle="1" w:styleId="a">
    <w:name w:val="a"/>
    <w:rsid w:val="00DE01C4"/>
  </w:style>
  <w:style w:type="paragraph" w:styleId="CommentSubject">
    <w:name w:val="annotation subject"/>
    <w:basedOn w:val="CommentText"/>
    <w:next w:val="CommentText"/>
    <w:semiHidden/>
    <w:rsid w:val="003D54B8"/>
    <w:pPr>
      <w:spacing w:after="0"/>
    </w:pPr>
    <w:rPr>
      <w:rFonts w:ascii="Times New Roman" w:hAnsi="Times New Roman"/>
      <w:b/>
      <w:bCs/>
      <w:lang w:val="ro-RO"/>
    </w:rPr>
  </w:style>
  <w:style w:type="paragraph" w:styleId="TOC1">
    <w:name w:val="toc 1"/>
    <w:basedOn w:val="Normal"/>
    <w:next w:val="Normal"/>
    <w:rsid w:val="009D306A"/>
    <w:pPr>
      <w:widowControl w:val="0"/>
      <w:suppressAutoHyphens/>
      <w:spacing w:before="120"/>
    </w:pPr>
    <w:rPr>
      <w:rFonts w:eastAsia="Lucida Sans Unicode"/>
      <w:b/>
      <w:bCs/>
      <w:iCs/>
      <w:kern w:val="1"/>
      <w:lang w:val="en-GB" w:eastAsia="hi-IN" w:bidi="hi-IN"/>
    </w:rPr>
  </w:style>
  <w:style w:type="paragraph" w:customStyle="1" w:styleId="TitlePage2">
    <w:name w:val="Title Page 2"/>
    <w:basedOn w:val="Normal"/>
    <w:link w:val="TitlePage2Char"/>
    <w:rsid w:val="002F6280"/>
    <w:pPr>
      <w:tabs>
        <w:tab w:val="left" w:pos="1985"/>
        <w:tab w:val="left" w:pos="2268"/>
      </w:tabs>
      <w:spacing w:before="80" w:after="80"/>
    </w:pPr>
    <w:rPr>
      <w:rFonts w:ascii="Arial Bold" w:hAnsi="Arial Bold"/>
      <w:b/>
      <w:bCs/>
      <w:sz w:val="32"/>
      <w:szCs w:val="20"/>
      <w:lang w:val="en-GB" w:eastAsia="en-GB"/>
    </w:rPr>
  </w:style>
  <w:style w:type="paragraph" w:customStyle="1" w:styleId="TitlePage5">
    <w:name w:val="Title Page 5"/>
    <w:basedOn w:val="Normal"/>
    <w:rsid w:val="002F6280"/>
    <w:pPr>
      <w:tabs>
        <w:tab w:val="left" w:pos="1985"/>
        <w:tab w:val="left" w:pos="2268"/>
      </w:tabs>
      <w:spacing w:before="80" w:after="80"/>
    </w:pPr>
    <w:rPr>
      <w:rFonts w:ascii="Arial Bold" w:hAnsi="Arial Bold" w:cs="Arial"/>
      <w:b/>
      <w:bCs/>
      <w:color w:val="999999"/>
      <w:lang w:eastAsia="en-GB"/>
    </w:rPr>
  </w:style>
  <w:style w:type="paragraph" w:customStyle="1" w:styleId="TitlePage4">
    <w:name w:val="Title Page 4"/>
    <w:basedOn w:val="TitlePage2"/>
    <w:link w:val="TitlePage4Char"/>
    <w:rsid w:val="00B65E62"/>
    <w:pPr>
      <w:tabs>
        <w:tab w:val="clear" w:pos="1985"/>
        <w:tab w:val="left" w:pos="1843"/>
      </w:tabs>
    </w:pPr>
    <w:rPr>
      <w:sz w:val="24"/>
      <w:szCs w:val="24"/>
    </w:rPr>
  </w:style>
  <w:style w:type="character" w:customStyle="1" w:styleId="TitlePage4Char">
    <w:name w:val="Title Page 4 Char"/>
    <w:link w:val="TitlePage4"/>
    <w:rsid w:val="00B65E62"/>
    <w:rPr>
      <w:rFonts w:ascii="Arial Bold" w:hAnsi="Arial Bold" w:cs="Arial"/>
      <w:b/>
      <w:bCs/>
      <w:sz w:val="24"/>
      <w:szCs w:val="24"/>
      <w:lang w:val="en-GB" w:eastAsia="en-GB"/>
    </w:rPr>
  </w:style>
  <w:style w:type="character" w:customStyle="1" w:styleId="TitlePage2Char">
    <w:name w:val="Title Page 2 Char"/>
    <w:link w:val="TitlePage2"/>
    <w:rsid w:val="00AF3A36"/>
    <w:rPr>
      <w:rFonts w:ascii="Arial Bold" w:hAnsi="Arial Bold" w:cs="Arial"/>
      <w:b/>
      <w:bCs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9"/>
    <w:rsid w:val="00EF46AA"/>
    <w:rPr>
      <w:sz w:val="28"/>
      <w:szCs w:val="24"/>
    </w:rPr>
  </w:style>
  <w:style w:type="paragraph" w:styleId="BodyText">
    <w:name w:val="Body Text"/>
    <w:basedOn w:val="Normal"/>
    <w:link w:val="BodyTextChar"/>
    <w:uiPriority w:val="99"/>
    <w:rsid w:val="00EF46AA"/>
    <w:rPr>
      <w:sz w:val="28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EF46AA"/>
    <w:rPr>
      <w:sz w:val="28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SILIU%20DANA\Local%20Settings\Temporary%20Internet%20Files\Content.Outlook\AAS2MOI2\Antet%20ANRMAP%20extern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Antet ANRMAP extern3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VASILIU DANA</dc:creator>
  <cp:keywords/>
  <cp:lastModifiedBy>Mihai.Popescu</cp:lastModifiedBy>
  <cp:revision>2</cp:revision>
  <cp:lastPrinted>2012-06-16T07:18:00Z</cp:lastPrinted>
  <dcterms:created xsi:type="dcterms:W3CDTF">2012-06-21T05:37:00Z</dcterms:created>
  <dcterms:modified xsi:type="dcterms:W3CDTF">2012-06-21T05:37:00Z</dcterms:modified>
</cp:coreProperties>
</file>